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58131E6A" w:rsidR="00152F54" w:rsidRDefault="00152F54" w:rsidP="00C96F67">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BB180C">
        <w:rPr>
          <w:b/>
          <w:noProof/>
          <w:sz w:val="24"/>
        </w:rPr>
        <w:t>4</w:t>
      </w:r>
      <w:r>
        <w:rPr>
          <w:b/>
          <w:i/>
          <w:noProof/>
          <w:sz w:val="24"/>
        </w:rPr>
        <w:t xml:space="preserve"> </w:t>
      </w:r>
      <w:r>
        <w:rPr>
          <w:b/>
          <w:i/>
          <w:noProof/>
          <w:sz w:val="28"/>
        </w:rPr>
        <w:tab/>
      </w:r>
      <w:r w:rsidR="00BB180C">
        <w:rPr>
          <w:b/>
          <w:i/>
          <w:noProof/>
          <w:sz w:val="28"/>
        </w:rPr>
        <w:t>R2-</w:t>
      </w:r>
      <w:r w:rsidR="00E84FE1" w:rsidRPr="00E84FE1">
        <w:rPr>
          <w:b/>
          <w:i/>
          <w:noProof/>
          <w:sz w:val="28"/>
        </w:rPr>
        <w:t>1818909</w:t>
      </w:r>
    </w:p>
    <w:p w14:paraId="17C53F39" w14:textId="32587A98" w:rsidR="00152F54" w:rsidRDefault="00BB180C"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xml:space="preserve">, </w:t>
      </w:r>
      <w:r w:rsidR="00361E05">
        <w:rPr>
          <w:b/>
          <w:noProof/>
          <w:sz w:val="24"/>
          <w:lang w:eastAsia="zh-TW"/>
        </w:rPr>
        <w:t>12 – 16 November 2018</w:t>
      </w:r>
      <w:r w:rsidR="00E84FE1">
        <w:t>1818909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C96F67">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C96F67">
            <w:pPr>
              <w:pStyle w:val="CRCoverPage"/>
              <w:spacing w:after="0"/>
              <w:jc w:val="right"/>
              <w:rPr>
                <w:i/>
                <w:noProof/>
              </w:rPr>
            </w:pPr>
            <w:r>
              <w:rPr>
                <w:i/>
                <w:noProof/>
                <w:sz w:val="14"/>
              </w:rPr>
              <w:t>CR-Form-v11.2</w:t>
            </w:r>
          </w:p>
        </w:tc>
      </w:tr>
      <w:tr w:rsidR="00152F54" w14:paraId="50F19C5D" w14:textId="77777777" w:rsidTr="00C96F67">
        <w:tc>
          <w:tcPr>
            <w:tcW w:w="9641" w:type="dxa"/>
            <w:gridSpan w:val="9"/>
            <w:tcBorders>
              <w:left w:val="single" w:sz="4" w:space="0" w:color="auto"/>
              <w:right w:val="single" w:sz="4" w:space="0" w:color="auto"/>
            </w:tcBorders>
          </w:tcPr>
          <w:p w14:paraId="7294C90B" w14:textId="77777777" w:rsidR="00152F54" w:rsidRDefault="00152F54" w:rsidP="00C96F67">
            <w:pPr>
              <w:pStyle w:val="CRCoverPage"/>
              <w:spacing w:after="0"/>
              <w:jc w:val="center"/>
              <w:rPr>
                <w:noProof/>
              </w:rPr>
            </w:pPr>
            <w:r>
              <w:rPr>
                <w:b/>
                <w:noProof/>
                <w:sz w:val="32"/>
              </w:rPr>
              <w:t>CHANGE REQUEST</w:t>
            </w:r>
          </w:p>
        </w:tc>
      </w:tr>
      <w:tr w:rsidR="00152F54" w14:paraId="3E929870" w14:textId="77777777" w:rsidTr="00C96F67">
        <w:tc>
          <w:tcPr>
            <w:tcW w:w="9641" w:type="dxa"/>
            <w:gridSpan w:val="9"/>
            <w:tcBorders>
              <w:left w:val="single" w:sz="4" w:space="0" w:color="auto"/>
              <w:right w:val="single" w:sz="4" w:space="0" w:color="auto"/>
            </w:tcBorders>
          </w:tcPr>
          <w:p w14:paraId="60086EE1" w14:textId="77777777" w:rsidR="00152F54" w:rsidRDefault="00152F54" w:rsidP="00C96F67">
            <w:pPr>
              <w:pStyle w:val="CRCoverPage"/>
              <w:spacing w:after="0"/>
              <w:rPr>
                <w:noProof/>
                <w:sz w:val="8"/>
                <w:szCs w:val="8"/>
              </w:rPr>
            </w:pPr>
          </w:p>
        </w:tc>
      </w:tr>
      <w:tr w:rsidR="00152F54" w14:paraId="5D6F9CEC" w14:textId="77777777" w:rsidTr="00C96F67">
        <w:tc>
          <w:tcPr>
            <w:tcW w:w="142" w:type="dxa"/>
            <w:tcBorders>
              <w:left w:val="single" w:sz="4" w:space="0" w:color="auto"/>
            </w:tcBorders>
          </w:tcPr>
          <w:p w14:paraId="18EECD58" w14:textId="77777777" w:rsidR="00152F54" w:rsidRDefault="00152F54" w:rsidP="00C96F67">
            <w:pPr>
              <w:pStyle w:val="CRCoverPage"/>
              <w:spacing w:after="0"/>
              <w:jc w:val="right"/>
              <w:rPr>
                <w:noProof/>
              </w:rPr>
            </w:pPr>
          </w:p>
        </w:tc>
        <w:tc>
          <w:tcPr>
            <w:tcW w:w="2126" w:type="dxa"/>
            <w:shd w:val="pct30" w:color="FFFF00" w:fill="auto"/>
          </w:tcPr>
          <w:p w14:paraId="1C48557B" w14:textId="308C935C" w:rsidR="00152F54" w:rsidRDefault="00152F54" w:rsidP="00C96F67">
            <w:pPr>
              <w:pStyle w:val="CRCoverPage"/>
              <w:spacing w:after="0"/>
              <w:rPr>
                <w:b/>
                <w:noProof/>
                <w:sz w:val="28"/>
              </w:rPr>
            </w:pPr>
            <w:r>
              <w:rPr>
                <w:b/>
                <w:noProof/>
                <w:sz w:val="28"/>
              </w:rPr>
              <w:t>38.331</w:t>
            </w:r>
          </w:p>
        </w:tc>
        <w:tc>
          <w:tcPr>
            <w:tcW w:w="709" w:type="dxa"/>
          </w:tcPr>
          <w:p w14:paraId="1E03FF1E" w14:textId="77777777" w:rsidR="00152F54" w:rsidRDefault="00152F54" w:rsidP="00C96F67">
            <w:pPr>
              <w:pStyle w:val="CRCoverPage"/>
              <w:spacing w:after="0"/>
              <w:jc w:val="center"/>
              <w:rPr>
                <w:noProof/>
              </w:rPr>
            </w:pPr>
            <w:r>
              <w:rPr>
                <w:b/>
                <w:noProof/>
                <w:sz w:val="28"/>
              </w:rPr>
              <w:t>CR</w:t>
            </w:r>
          </w:p>
        </w:tc>
        <w:tc>
          <w:tcPr>
            <w:tcW w:w="1276" w:type="dxa"/>
            <w:shd w:val="pct30" w:color="FFFF00" w:fill="auto"/>
          </w:tcPr>
          <w:p w14:paraId="1A5ED48D" w14:textId="1C6E74E0" w:rsidR="00152F54" w:rsidRDefault="003B3234" w:rsidP="00C96F67">
            <w:pPr>
              <w:pStyle w:val="CRCoverPage"/>
              <w:spacing w:after="0"/>
              <w:rPr>
                <w:noProof/>
              </w:rPr>
            </w:pPr>
            <w:r w:rsidRPr="003B3234">
              <w:rPr>
                <w:b/>
                <w:noProof/>
                <w:sz w:val="28"/>
              </w:rPr>
              <w:t>0697</w:t>
            </w:r>
          </w:p>
        </w:tc>
        <w:tc>
          <w:tcPr>
            <w:tcW w:w="709" w:type="dxa"/>
          </w:tcPr>
          <w:p w14:paraId="430CF6F8" w14:textId="77777777" w:rsidR="00152F54" w:rsidRDefault="00152F54" w:rsidP="00C96F67">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3484271A" w:rsidR="00152F54" w:rsidRDefault="00E84FE1" w:rsidP="00C96F67">
            <w:pPr>
              <w:pStyle w:val="CRCoverPage"/>
              <w:spacing w:after="0"/>
              <w:jc w:val="center"/>
              <w:rPr>
                <w:b/>
                <w:noProof/>
              </w:rPr>
            </w:pPr>
            <w:r>
              <w:rPr>
                <w:b/>
                <w:noProof/>
                <w:sz w:val="32"/>
              </w:rPr>
              <w:t>2</w:t>
            </w:r>
          </w:p>
        </w:tc>
        <w:tc>
          <w:tcPr>
            <w:tcW w:w="2693" w:type="dxa"/>
          </w:tcPr>
          <w:p w14:paraId="2A92F43F" w14:textId="77777777" w:rsidR="00152F54" w:rsidRDefault="00152F54" w:rsidP="00C96F6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C96F67">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C96F67">
            <w:pPr>
              <w:pStyle w:val="CRCoverPage"/>
              <w:spacing w:after="0"/>
              <w:rPr>
                <w:noProof/>
              </w:rPr>
            </w:pPr>
          </w:p>
        </w:tc>
      </w:tr>
      <w:tr w:rsidR="00152F54" w14:paraId="4A1A1606" w14:textId="77777777" w:rsidTr="00C96F67">
        <w:tc>
          <w:tcPr>
            <w:tcW w:w="9641" w:type="dxa"/>
            <w:gridSpan w:val="9"/>
            <w:tcBorders>
              <w:left w:val="single" w:sz="4" w:space="0" w:color="auto"/>
              <w:right w:val="single" w:sz="4" w:space="0" w:color="auto"/>
            </w:tcBorders>
          </w:tcPr>
          <w:p w14:paraId="1DE3E021" w14:textId="77777777" w:rsidR="00152F54" w:rsidRDefault="00152F54" w:rsidP="00C96F67">
            <w:pPr>
              <w:pStyle w:val="CRCoverPage"/>
              <w:spacing w:after="0"/>
              <w:rPr>
                <w:noProof/>
              </w:rPr>
            </w:pPr>
          </w:p>
        </w:tc>
      </w:tr>
      <w:tr w:rsidR="00152F54" w14:paraId="53DE1C25" w14:textId="77777777" w:rsidTr="00C96F67">
        <w:tc>
          <w:tcPr>
            <w:tcW w:w="9641" w:type="dxa"/>
            <w:gridSpan w:val="9"/>
            <w:tcBorders>
              <w:top w:val="single" w:sz="4" w:space="0" w:color="auto"/>
            </w:tcBorders>
          </w:tcPr>
          <w:p w14:paraId="65CBBB52" w14:textId="77777777" w:rsidR="00152F54" w:rsidRPr="00F25D98" w:rsidRDefault="00152F54" w:rsidP="00C96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C96F67">
        <w:tc>
          <w:tcPr>
            <w:tcW w:w="9641" w:type="dxa"/>
            <w:gridSpan w:val="9"/>
          </w:tcPr>
          <w:p w14:paraId="0AEA8BBD" w14:textId="77777777" w:rsidR="00152F54" w:rsidRDefault="00152F54" w:rsidP="00C96F67">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C96F67">
        <w:tc>
          <w:tcPr>
            <w:tcW w:w="2835" w:type="dxa"/>
          </w:tcPr>
          <w:p w14:paraId="788B2300" w14:textId="77777777" w:rsidR="00152F54" w:rsidRDefault="00152F54" w:rsidP="00C96F67">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C96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C96F67">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C96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4F2BB91" w:rsidR="00152F54" w:rsidRDefault="00BB180C" w:rsidP="00C96F67">
            <w:pPr>
              <w:pStyle w:val="CRCoverPage"/>
              <w:spacing w:after="0"/>
              <w:jc w:val="center"/>
              <w:rPr>
                <w:b/>
                <w:caps/>
                <w:noProof/>
              </w:rPr>
            </w:pPr>
            <w:r>
              <w:rPr>
                <w:b/>
                <w:caps/>
                <w:noProof/>
              </w:rPr>
              <w:t>X</w:t>
            </w:r>
          </w:p>
        </w:tc>
        <w:tc>
          <w:tcPr>
            <w:tcW w:w="2126" w:type="dxa"/>
          </w:tcPr>
          <w:p w14:paraId="64870518" w14:textId="77777777" w:rsidR="00152F54" w:rsidRDefault="00152F54" w:rsidP="00C96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F128097" w:rsidR="00152F54" w:rsidRDefault="00BB180C" w:rsidP="00C96F67">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C96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C96F67">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C96F67">
        <w:tc>
          <w:tcPr>
            <w:tcW w:w="9641" w:type="dxa"/>
            <w:gridSpan w:val="11"/>
          </w:tcPr>
          <w:p w14:paraId="2BAB6120" w14:textId="77777777" w:rsidR="00152F54" w:rsidRDefault="00152F54" w:rsidP="00C96F67">
            <w:pPr>
              <w:pStyle w:val="CRCoverPage"/>
              <w:spacing w:after="0"/>
              <w:rPr>
                <w:noProof/>
                <w:sz w:val="8"/>
                <w:szCs w:val="8"/>
              </w:rPr>
            </w:pPr>
          </w:p>
        </w:tc>
      </w:tr>
      <w:tr w:rsidR="00152F54" w14:paraId="34200ED6" w14:textId="77777777" w:rsidTr="00C96F67">
        <w:tc>
          <w:tcPr>
            <w:tcW w:w="1843" w:type="dxa"/>
            <w:tcBorders>
              <w:top w:val="single" w:sz="4" w:space="0" w:color="auto"/>
              <w:left w:val="single" w:sz="4" w:space="0" w:color="auto"/>
            </w:tcBorders>
          </w:tcPr>
          <w:p w14:paraId="3A970A6B" w14:textId="77777777" w:rsidR="00152F54" w:rsidRDefault="00152F54" w:rsidP="00C96F6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205AD7AB" w:rsidR="00152F54" w:rsidRDefault="00531FCD" w:rsidP="00C96F67">
            <w:pPr>
              <w:pStyle w:val="CRCoverPage"/>
              <w:spacing w:after="0"/>
              <w:ind w:left="100"/>
              <w:rPr>
                <w:noProof/>
              </w:rPr>
            </w:pPr>
            <w:r>
              <w:rPr>
                <w:noProof/>
              </w:rPr>
              <w:t>Missing procedure text in</w:t>
            </w:r>
            <w:r w:rsidR="00E04911" w:rsidRPr="00E04911">
              <w:rPr>
                <w:noProof/>
              </w:rPr>
              <w:t xml:space="preserve"> RRC</w:t>
            </w:r>
            <w:r>
              <w:rPr>
                <w:noProof/>
              </w:rPr>
              <w:t xml:space="preserve"> </w:t>
            </w:r>
            <w:r w:rsidR="00E04911" w:rsidRPr="00E04911">
              <w:rPr>
                <w:noProof/>
              </w:rPr>
              <w:t>Reconfiguration</w:t>
            </w:r>
          </w:p>
        </w:tc>
      </w:tr>
      <w:tr w:rsidR="00152F54" w14:paraId="14C8E44A" w14:textId="77777777" w:rsidTr="00C96F67">
        <w:tc>
          <w:tcPr>
            <w:tcW w:w="1843" w:type="dxa"/>
            <w:tcBorders>
              <w:left w:val="single" w:sz="4" w:space="0" w:color="auto"/>
            </w:tcBorders>
          </w:tcPr>
          <w:p w14:paraId="4CE60567"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C96F67">
            <w:pPr>
              <w:pStyle w:val="CRCoverPage"/>
              <w:spacing w:after="0"/>
              <w:rPr>
                <w:noProof/>
                <w:sz w:val="8"/>
                <w:szCs w:val="8"/>
              </w:rPr>
            </w:pPr>
          </w:p>
        </w:tc>
      </w:tr>
      <w:tr w:rsidR="00152F54" w14:paraId="4C1A2C53" w14:textId="77777777" w:rsidTr="00C96F67">
        <w:tc>
          <w:tcPr>
            <w:tcW w:w="1843" w:type="dxa"/>
            <w:tcBorders>
              <w:left w:val="single" w:sz="4" w:space="0" w:color="auto"/>
            </w:tcBorders>
          </w:tcPr>
          <w:p w14:paraId="79EAA5D9" w14:textId="77777777" w:rsidR="00152F54" w:rsidRDefault="00152F54" w:rsidP="00C96F6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3D2127C7" w:rsidR="00152F54" w:rsidRDefault="00152F54" w:rsidP="00C96F67">
            <w:pPr>
              <w:pStyle w:val="CRCoverPage"/>
              <w:spacing w:after="0"/>
              <w:ind w:left="100"/>
              <w:rPr>
                <w:noProof/>
              </w:rPr>
            </w:pPr>
            <w:r>
              <w:rPr>
                <w:noProof/>
              </w:rPr>
              <w:t>Ericsson</w:t>
            </w:r>
            <w:r w:rsidR="00A01748">
              <w:rPr>
                <w:noProof/>
              </w:rPr>
              <w:t xml:space="preserve">, </w:t>
            </w:r>
            <w:r w:rsidR="00A01748" w:rsidRPr="00EE363F">
              <w:rPr>
                <w:noProof/>
              </w:rPr>
              <w:t>MediaTek Inc.</w:t>
            </w:r>
          </w:p>
        </w:tc>
      </w:tr>
      <w:tr w:rsidR="00152F54" w14:paraId="54EEE33A" w14:textId="77777777" w:rsidTr="00C96F67">
        <w:tc>
          <w:tcPr>
            <w:tcW w:w="1843" w:type="dxa"/>
            <w:tcBorders>
              <w:left w:val="single" w:sz="4" w:space="0" w:color="auto"/>
            </w:tcBorders>
          </w:tcPr>
          <w:p w14:paraId="2323476B" w14:textId="77777777" w:rsidR="00152F54" w:rsidRDefault="00152F54" w:rsidP="00C96F6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C96F67">
            <w:pPr>
              <w:pStyle w:val="CRCoverPage"/>
              <w:spacing w:after="0"/>
              <w:ind w:left="100"/>
              <w:rPr>
                <w:noProof/>
              </w:rPr>
            </w:pPr>
            <w:r>
              <w:rPr>
                <w:noProof/>
              </w:rPr>
              <w:t>RAN2</w:t>
            </w:r>
          </w:p>
        </w:tc>
      </w:tr>
      <w:tr w:rsidR="00152F54" w14:paraId="3CA54087" w14:textId="77777777" w:rsidTr="00C96F67">
        <w:tc>
          <w:tcPr>
            <w:tcW w:w="1843" w:type="dxa"/>
            <w:tcBorders>
              <w:left w:val="single" w:sz="4" w:space="0" w:color="auto"/>
            </w:tcBorders>
          </w:tcPr>
          <w:p w14:paraId="6B8FFD69"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C96F67">
            <w:pPr>
              <w:pStyle w:val="CRCoverPage"/>
              <w:spacing w:after="0"/>
              <w:rPr>
                <w:noProof/>
                <w:sz w:val="8"/>
                <w:szCs w:val="8"/>
              </w:rPr>
            </w:pPr>
          </w:p>
        </w:tc>
      </w:tr>
      <w:tr w:rsidR="00152F54" w14:paraId="369D3466" w14:textId="77777777" w:rsidTr="00C96F67">
        <w:tc>
          <w:tcPr>
            <w:tcW w:w="1843" w:type="dxa"/>
            <w:tcBorders>
              <w:left w:val="single" w:sz="4" w:space="0" w:color="auto"/>
            </w:tcBorders>
          </w:tcPr>
          <w:p w14:paraId="2AA940BA" w14:textId="77777777" w:rsidR="00152F54" w:rsidRDefault="00152F54" w:rsidP="00C96F67">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C96F67">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C96F67">
            <w:pPr>
              <w:pStyle w:val="CRCoverPage"/>
              <w:spacing w:after="0"/>
              <w:ind w:right="100"/>
              <w:rPr>
                <w:noProof/>
              </w:rPr>
            </w:pPr>
          </w:p>
        </w:tc>
        <w:tc>
          <w:tcPr>
            <w:tcW w:w="1417" w:type="dxa"/>
            <w:gridSpan w:val="2"/>
            <w:tcBorders>
              <w:left w:val="nil"/>
            </w:tcBorders>
          </w:tcPr>
          <w:p w14:paraId="0CE22D79" w14:textId="77777777" w:rsidR="00152F54" w:rsidRDefault="00152F54" w:rsidP="00C96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8A2A4A0" w:rsidR="00152F54" w:rsidRDefault="00BB180C" w:rsidP="00C96F67">
            <w:pPr>
              <w:pStyle w:val="CRCoverPage"/>
              <w:spacing w:after="0"/>
              <w:ind w:left="100"/>
              <w:rPr>
                <w:noProof/>
              </w:rPr>
            </w:pPr>
            <w:r>
              <w:rPr>
                <w:noProof/>
              </w:rPr>
              <w:t>2018-11-01</w:t>
            </w:r>
          </w:p>
        </w:tc>
      </w:tr>
      <w:tr w:rsidR="00152F54" w14:paraId="22450BAC" w14:textId="77777777" w:rsidTr="00C96F67">
        <w:tc>
          <w:tcPr>
            <w:tcW w:w="1843" w:type="dxa"/>
            <w:tcBorders>
              <w:left w:val="single" w:sz="4" w:space="0" w:color="auto"/>
            </w:tcBorders>
          </w:tcPr>
          <w:p w14:paraId="47F008C4" w14:textId="77777777" w:rsidR="00152F54" w:rsidRDefault="00152F54" w:rsidP="00C96F67">
            <w:pPr>
              <w:pStyle w:val="CRCoverPage"/>
              <w:spacing w:after="0"/>
              <w:rPr>
                <w:b/>
                <w:i/>
                <w:noProof/>
                <w:sz w:val="8"/>
                <w:szCs w:val="8"/>
              </w:rPr>
            </w:pPr>
          </w:p>
        </w:tc>
        <w:tc>
          <w:tcPr>
            <w:tcW w:w="1560" w:type="dxa"/>
            <w:gridSpan w:val="4"/>
          </w:tcPr>
          <w:p w14:paraId="5E8D2DA1" w14:textId="77777777" w:rsidR="00152F54" w:rsidRDefault="00152F54" w:rsidP="00C96F67">
            <w:pPr>
              <w:pStyle w:val="CRCoverPage"/>
              <w:spacing w:after="0"/>
              <w:rPr>
                <w:noProof/>
                <w:sz w:val="8"/>
                <w:szCs w:val="8"/>
              </w:rPr>
            </w:pPr>
          </w:p>
        </w:tc>
        <w:tc>
          <w:tcPr>
            <w:tcW w:w="2694" w:type="dxa"/>
            <w:gridSpan w:val="3"/>
          </w:tcPr>
          <w:p w14:paraId="691C5EF0" w14:textId="77777777" w:rsidR="00152F54" w:rsidRDefault="00152F54" w:rsidP="00C96F67">
            <w:pPr>
              <w:pStyle w:val="CRCoverPage"/>
              <w:spacing w:after="0"/>
              <w:rPr>
                <w:noProof/>
                <w:sz w:val="8"/>
                <w:szCs w:val="8"/>
              </w:rPr>
            </w:pPr>
          </w:p>
        </w:tc>
        <w:tc>
          <w:tcPr>
            <w:tcW w:w="1417" w:type="dxa"/>
            <w:gridSpan w:val="2"/>
          </w:tcPr>
          <w:p w14:paraId="00731B25" w14:textId="77777777" w:rsidR="00152F54" w:rsidRDefault="00152F54" w:rsidP="00C96F67">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C96F67">
            <w:pPr>
              <w:pStyle w:val="CRCoverPage"/>
              <w:spacing w:after="0"/>
              <w:rPr>
                <w:noProof/>
                <w:sz w:val="8"/>
                <w:szCs w:val="8"/>
              </w:rPr>
            </w:pPr>
          </w:p>
        </w:tc>
      </w:tr>
      <w:tr w:rsidR="00152F54" w14:paraId="153BAF12" w14:textId="77777777" w:rsidTr="00C96F67">
        <w:trPr>
          <w:cantSplit/>
        </w:trPr>
        <w:tc>
          <w:tcPr>
            <w:tcW w:w="1843" w:type="dxa"/>
            <w:tcBorders>
              <w:left w:val="single" w:sz="4" w:space="0" w:color="auto"/>
            </w:tcBorders>
          </w:tcPr>
          <w:p w14:paraId="4DDD93EF" w14:textId="77777777" w:rsidR="00152F54" w:rsidRDefault="00152F54" w:rsidP="00C96F67">
            <w:pPr>
              <w:pStyle w:val="CRCoverPage"/>
              <w:tabs>
                <w:tab w:val="right" w:pos="1759"/>
              </w:tabs>
              <w:spacing w:after="0"/>
              <w:rPr>
                <w:b/>
                <w:i/>
                <w:noProof/>
              </w:rPr>
            </w:pPr>
            <w:r>
              <w:rPr>
                <w:b/>
                <w:i/>
                <w:noProof/>
              </w:rPr>
              <w:t>Category:</w:t>
            </w:r>
          </w:p>
        </w:tc>
        <w:tc>
          <w:tcPr>
            <w:tcW w:w="425" w:type="dxa"/>
            <w:shd w:val="pct30" w:color="FFFF00" w:fill="auto"/>
          </w:tcPr>
          <w:p w14:paraId="4881187B" w14:textId="42EFAA53" w:rsidR="00152F54" w:rsidRDefault="0082362E" w:rsidP="00C96F67">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C96F67">
            <w:pPr>
              <w:pStyle w:val="CRCoverPage"/>
              <w:spacing w:after="0"/>
              <w:rPr>
                <w:noProof/>
              </w:rPr>
            </w:pPr>
          </w:p>
        </w:tc>
        <w:tc>
          <w:tcPr>
            <w:tcW w:w="1417" w:type="dxa"/>
            <w:gridSpan w:val="2"/>
            <w:tcBorders>
              <w:left w:val="nil"/>
            </w:tcBorders>
          </w:tcPr>
          <w:p w14:paraId="40139167" w14:textId="77777777" w:rsidR="00152F54" w:rsidRDefault="00152F54" w:rsidP="00C96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27DC500" w:rsidR="00152F54" w:rsidRDefault="00152F54" w:rsidP="00C96F67">
            <w:pPr>
              <w:pStyle w:val="CRCoverPage"/>
              <w:spacing w:after="0"/>
              <w:ind w:left="100"/>
              <w:rPr>
                <w:noProof/>
              </w:rPr>
            </w:pPr>
            <w:r>
              <w:rPr>
                <w:noProof/>
              </w:rPr>
              <w:t>Rel-</w:t>
            </w:r>
            <w:r w:rsidR="00BB180C">
              <w:rPr>
                <w:noProof/>
              </w:rPr>
              <w:t>15</w:t>
            </w:r>
          </w:p>
        </w:tc>
      </w:tr>
      <w:tr w:rsidR="00152F54" w14:paraId="529093F2" w14:textId="77777777" w:rsidTr="00C96F67">
        <w:tc>
          <w:tcPr>
            <w:tcW w:w="1843" w:type="dxa"/>
            <w:tcBorders>
              <w:left w:val="single" w:sz="4" w:space="0" w:color="auto"/>
              <w:bottom w:val="single" w:sz="4" w:space="0" w:color="auto"/>
            </w:tcBorders>
          </w:tcPr>
          <w:p w14:paraId="2DB7EFE0" w14:textId="77777777" w:rsidR="00152F54" w:rsidRDefault="00152F54" w:rsidP="00C96F67">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C96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C96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C96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C96F67">
        <w:tc>
          <w:tcPr>
            <w:tcW w:w="1843" w:type="dxa"/>
          </w:tcPr>
          <w:p w14:paraId="0F888B20" w14:textId="77777777" w:rsidR="00152F54" w:rsidRDefault="00152F54" w:rsidP="00C96F67">
            <w:pPr>
              <w:pStyle w:val="CRCoverPage"/>
              <w:spacing w:after="0"/>
              <w:rPr>
                <w:b/>
                <w:i/>
                <w:noProof/>
                <w:sz w:val="8"/>
                <w:szCs w:val="8"/>
              </w:rPr>
            </w:pPr>
          </w:p>
        </w:tc>
        <w:tc>
          <w:tcPr>
            <w:tcW w:w="7798" w:type="dxa"/>
            <w:gridSpan w:val="10"/>
          </w:tcPr>
          <w:p w14:paraId="044E06CC" w14:textId="77777777" w:rsidR="00152F54" w:rsidRDefault="00152F54" w:rsidP="00C96F67">
            <w:pPr>
              <w:pStyle w:val="CRCoverPage"/>
              <w:spacing w:after="0"/>
              <w:rPr>
                <w:noProof/>
                <w:sz w:val="8"/>
                <w:szCs w:val="8"/>
              </w:rPr>
            </w:pPr>
          </w:p>
        </w:tc>
      </w:tr>
      <w:tr w:rsidR="00152F54" w14:paraId="465ECEBA" w14:textId="77777777" w:rsidTr="00C96F67">
        <w:tc>
          <w:tcPr>
            <w:tcW w:w="2268" w:type="dxa"/>
            <w:gridSpan w:val="2"/>
            <w:tcBorders>
              <w:top w:val="single" w:sz="4" w:space="0" w:color="auto"/>
              <w:left w:val="single" w:sz="4" w:space="0" w:color="auto"/>
            </w:tcBorders>
          </w:tcPr>
          <w:p w14:paraId="5AF83C9A" w14:textId="77777777" w:rsidR="00152F54" w:rsidRDefault="00152F54" w:rsidP="00C96F67">
            <w:pPr>
              <w:pStyle w:val="CRCoverPage"/>
              <w:tabs>
                <w:tab w:val="right" w:pos="2184"/>
              </w:tabs>
              <w:spacing w:after="0"/>
              <w:rPr>
                <w:b/>
                <w:i/>
                <w:noProof/>
              </w:rPr>
            </w:pPr>
            <w:bookmarkStart w:id="2" w:name="_Hlk530006105"/>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0FE3033C" w:rsidR="001810C0" w:rsidRPr="00E24F5D" w:rsidRDefault="00E04911" w:rsidP="00E24F5D">
            <w:pPr>
              <w:pStyle w:val="CRCoverPage"/>
            </w:pPr>
            <w:r w:rsidRPr="00E24F5D">
              <w:t xml:space="preserve">The </w:t>
            </w:r>
            <w:r w:rsidRPr="00531FCD">
              <w:rPr>
                <w:i/>
              </w:rPr>
              <w:t>RRCReconfiguration</w:t>
            </w:r>
            <w:r w:rsidRPr="00E24F5D">
              <w:t xml:space="preserve"> message </w:t>
            </w:r>
            <w:r w:rsidR="00F22058">
              <w:t>was</w:t>
            </w:r>
            <w:r w:rsidR="00E24F5D" w:rsidRPr="00E24F5D">
              <w:t xml:space="preserve"> </w:t>
            </w:r>
            <w:r w:rsidRPr="00E24F5D">
              <w:t>extended to include new fields</w:t>
            </w:r>
            <w:r w:rsidR="00F22058">
              <w:t xml:space="preserve"> </w:t>
            </w:r>
            <w:r w:rsidRPr="00531FCD">
              <w:rPr>
                <w:i/>
              </w:rPr>
              <w:t>dedicatedNAS-MessageList</w:t>
            </w:r>
            <w:r w:rsidRPr="00E24F5D">
              <w:t xml:space="preserve"> and </w:t>
            </w:r>
            <w:r w:rsidRPr="00531FCD">
              <w:rPr>
                <w:i/>
              </w:rPr>
              <w:t>otherConfig</w:t>
            </w:r>
            <w:r w:rsidRPr="00E24F5D">
              <w:t xml:space="preserve">. However, the </w:t>
            </w:r>
            <w:r w:rsidR="00615A60">
              <w:t xml:space="preserve">related procedure </w:t>
            </w:r>
            <w:r w:rsidR="003B3234">
              <w:t xml:space="preserve">text and field description </w:t>
            </w:r>
            <w:r w:rsidR="00615A60">
              <w:t>is missing</w:t>
            </w:r>
            <w:r w:rsidRPr="00E24F5D">
              <w:t>.</w:t>
            </w:r>
          </w:p>
        </w:tc>
      </w:tr>
      <w:tr w:rsidR="00152F54" w14:paraId="02024DCB" w14:textId="77777777" w:rsidTr="00C96F67">
        <w:tc>
          <w:tcPr>
            <w:tcW w:w="2268" w:type="dxa"/>
            <w:gridSpan w:val="2"/>
            <w:tcBorders>
              <w:left w:val="single" w:sz="4" w:space="0" w:color="auto"/>
            </w:tcBorders>
          </w:tcPr>
          <w:p w14:paraId="3E2D9C39"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C96F67">
            <w:pPr>
              <w:pStyle w:val="CRCoverPage"/>
              <w:spacing w:after="0"/>
              <w:rPr>
                <w:noProof/>
                <w:sz w:val="8"/>
                <w:szCs w:val="8"/>
              </w:rPr>
            </w:pPr>
          </w:p>
        </w:tc>
      </w:tr>
      <w:tr w:rsidR="00152F54" w14:paraId="5A292410" w14:textId="77777777" w:rsidTr="00C96F67">
        <w:tc>
          <w:tcPr>
            <w:tcW w:w="2268" w:type="dxa"/>
            <w:gridSpan w:val="2"/>
            <w:tcBorders>
              <w:left w:val="single" w:sz="4" w:space="0" w:color="auto"/>
            </w:tcBorders>
          </w:tcPr>
          <w:p w14:paraId="2D6F0E55" w14:textId="77777777" w:rsidR="00152F54" w:rsidRDefault="00152F54" w:rsidP="00C96F6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ED97A9E" w14:textId="2F667959" w:rsidR="00381A26" w:rsidRDefault="00E24F5D" w:rsidP="00E24F5D">
            <w:pPr>
              <w:pStyle w:val="CRCoverPage"/>
              <w:rPr>
                <w:rFonts w:eastAsiaTheme="minorHAnsi"/>
              </w:rPr>
            </w:pPr>
            <w:r>
              <w:rPr>
                <w:rFonts w:eastAsiaTheme="minorHAnsi"/>
              </w:rPr>
              <w:t>Added procedure text for f</w:t>
            </w:r>
            <w:r w:rsidR="00E04911" w:rsidRPr="00E24F5D">
              <w:rPr>
                <w:rFonts w:eastAsiaTheme="minorHAnsi"/>
              </w:rPr>
              <w:t xml:space="preserve">ields </w:t>
            </w:r>
            <w:r w:rsidRPr="00531FCD">
              <w:rPr>
                <w:i/>
              </w:rPr>
              <w:t>dedicatedNAS-MessageList</w:t>
            </w:r>
            <w:r w:rsidRPr="00E24F5D">
              <w:t xml:space="preserve"> and </w:t>
            </w:r>
            <w:r w:rsidRPr="00531FCD">
              <w:rPr>
                <w:i/>
              </w:rPr>
              <w:t>otherConfig</w:t>
            </w:r>
            <w:r w:rsidR="00E04911" w:rsidRPr="00E24F5D">
              <w:rPr>
                <w:rFonts w:eastAsiaTheme="minorHAnsi"/>
              </w:rPr>
              <w:t xml:space="preserve"> in the </w:t>
            </w:r>
            <w:r w:rsidR="00E04911" w:rsidRPr="00531FCD">
              <w:rPr>
                <w:rFonts w:eastAsiaTheme="minorHAnsi"/>
                <w:i/>
              </w:rPr>
              <w:t>RRCReconfiguration</w:t>
            </w:r>
            <w:r w:rsidR="00E04911" w:rsidRPr="00E24F5D">
              <w:rPr>
                <w:rFonts w:eastAsiaTheme="minorHAnsi"/>
              </w:rPr>
              <w:t xml:space="preserve"> message</w:t>
            </w:r>
            <w:r w:rsidR="00615A60">
              <w:rPr>
                <w:rFonts w:eastAsiaTheme="minorHAnsi"/>
              </w:rPr>
              <w:t>.</w:t>
            </w:r>
          </w:p>
          <w:p w14:paraId="094A1F8E" w14:textId="21BB8755" w:rsidR="00ED248D" w:rsidRPr="00ED248D" w:rsidRDefault="00ED248D" w:rsidP="00E24F5D">
            <w:pPr>
              <w:pStyle w:val="CRCoverPage"/>
              <w:rPr>
                <w:rFonts w:eastAsiaTheme="minorHAnsi"/>
              </w:rPr>
            </w:pPr>
            <w:r>
              <w:rPr>
                <w:rFonts w:eastAsiaTheme="minorHAnsi"/>
              </w:rPr>
              <w:t xml:space="preserve">Added field description for </w:t>
            </w:r>
            <w:r w:rsidRPr="00531FCD">
              <w:rPr>
                <w:i/>
              </w:rPr>
              <w:t>otherConfig</w:t>
            </w:r>
            <w:r>
              <w:rPr>
                <w:i/>
              </w:rPr>
              <w:t xml:space="preserve"> </w:t>
            </w:r>
            <w:r>
              <w:t xml:space="preserve">for </w:t>
            </w:r>
            <w:r w:rsidRPr="00ED248D">
              <w:rPr>
                <w:i/>
              </w:rPr>
              <w:t>RRCReconfiguration</w:t>
            </w:r>
            <w:r w:rsidRPr="00ED248D">
              <w:t xml:space="preserve"> message</w:t>
            </w:r>
            <w:r>
              <w:t>.</w:t>
            </w:r>
          </w:p>
          <w:p w14:paraId="3C5E7AE8" w14:textId="77777777" w:rsidR="00E24F5D" w:rsidRDefault="00E24F5D" w:rsidP="00C96F67">
            <w:pPr>
              <w:pStyle w:val="CRCoverPage"/>
              <w:spacing w:after="0"/>
              <w:ind w:left="100"/>
              <w:rPr>
                <w:noProof/>
              </w:rPr>
            </w:pPr>
          </w:p>
          <w:p w14:paraId="11A243B1" w14:textId="77777777" w:rsidR="00B2058E" w:rsidRPr="0082641A" w:rsidRDefault="00B2058E" w:rsidP="00B2058E">
            <w:pPr>
              <w:pStyle w:val="CRCoverPage"/>
              <w:rPr>
                <w:b/>
                <w:noProof/>
              </w:rPr>
            </w:pPr>
            <w:r w:rsidRPr="0082641A">
              <w:rPr>
                <w:b/>
                <w:noProof/>
              </w:rPr>
              <w:t>Impact analysis</w:t>
            </w:r>
          </w:p>
          <w:p w14:paraId="190BA78F" w14:textId="77777777" w:rsidR="00B2058E" w:rsidRPr="0082641A" w:rsidRDefault="00B2058E" w:rsidP="00B2058E">
            <w:pPr>
              <w:pStyle w:val="CRCoverPage"/>
              <w:rPr>
                <w:noProof/>
                <w:u w:val="single"/>
              </w:rPr>
            </w:pPr>
            <w:r w:rsidRPr="0082641A">
              <w:rPr>
                <w:noProof/>
                <w:u w:val="single"/>
              </w:rPr>
              <w:t>Impacted functionality:</w:t>
            </w:r>
          </w:p>
          <w:p w14:paraId="6F27CCA6" w14:textId="132462E4" w:rsidR="00B2058E" w:rsidRPr="00C421E1" w:rsidRDefault="00E04911" w:rsidP="00E24F5D">
            <w:pPr>
              <w:pStyle w:val="CRCoverPage"/>
              <w:rPr>
                <w:noProof/>
                <w:lang w:val="en-US"/>
              </w:rPr>
            </w:pPr>
            <w:r>
              <w:rPr>
                <w:noProof/>
                <w:lang w:val="en-US"/>
              </w:rPr>
              <w:t>RRC Reconfiguration</w:t>
            </w:r>
          </w:p>
          <w:p w14:paraId="64E2E2E1" w14:textId="77777777" w:rsidR="00B2058E" w:rsidRPr="0082641A" w:rsidRDefault="00B2058E" w:rsidP="00B2058E">
            <w:pPr>
              <w:pStyle w:val="CRCoverPage"/>
              <w:rPr>
                <w:noProof/>
                <w:u w:val="single"/>
              </w:rPr>
            </w:pPr>
            <w:r w:rsidRPr="0082641A">
              <w:rPr>
                <w:noProof/>
                <w:u w:val="single"/>
              </w:rPr>
              <w:t xml:space="preserve">Inter-operability: </w:t>
            </w:r>
          </w:p>
          <w:p w14:paraId="6F26C533" w14:textId="69EEAACF" w:rsidR="00B2058E" w:rsidRPr="00E24F5D" w:rsidRDefault="00B2058E" w:rsidP="00E24F5D">
            <w:pPr>
              <w:pStyle w:val="CRCoverPage"/>
            </w:pPr>
            <w:r w:rsidRPr="00E24F5D">
              <w:t>If the network is implemented according to this CR while the UE is not</w:t>
            </w:r>
            <w:r w:rsidR="00416559" w:rsidRPr="00E24F5D">
              <w:t>,</w:t>
            </w:r>
            <w:r w:rsidR="0001459B" w:rsidRPr="00E24F5D">
              <w:t xml:space="preserve"> </w:t>
            </w:r>
            <w:r w:rsidR="00C03F6C">
              <w:t xml:space="preserve">there are no inter-operability issues, but </w:t>
            </w:r>
            <w:r w:rsidR="009E702B" w:rsidRPr="00E24F5D">
              <w:t xml:space="preserve">the UE may not </w:t>
            </w:r>
            <w:r w:rsidR="00531FCD">
              <w:t xml:space="preserve">properly act on </w:t>
            </w:r>
            <w:r w:rsidR="00ED248D" w:rsidRPr="00531FCD">
              <w:rPr>
                <w:i/>
              </w:rPr>
              <w:t>dedicatedNAS-MessageList</w:t>
            </w:r>
            <w:r w:rsidR="00ED248D" w:rsidRPr="00E24F5D">
              <w:t xml:space="preserve"> and </w:t>
            </w:r>
            <w:r w:rsidR="00ED248D" w:rsidRPr="00531FCD">
              <w:rPr>
                <w:i/>
              </w:rPr>
              <w:t>otherConfig</w:t>
            </w:r>
            <w:r w:rsidR="00ED248D">
              <w:t xml:space="preserve"> </w:t>
            </w:r>
            <w:r w:rsidR="00531FCD">
              <w:t xml:space="preserve">in </w:t>
            </w:r>
            <w:r w:rsidR="00531FCD" w:rsidRPr="00ED248D">
              <w:rPr>
                <w:i/>
              </w:rPr>
              <w:t>RRCR</w:t>
            </w:r>
            <w:r w:rsidR="00E84FE1">
              <w:rPr>
                <w:i/>
              </w:rPr>
              <w:t>e</w:t>
            </w:r>
            <w:r w:rsidR="00531FCD" w:rsidRPr="00ED248D">
              <w:rPr>
                <w:i/>
              </w:rPr>
              <w:t>configuration</w:t>
            </w:r>
            <w:r w:rsidR="00531FCD">
              <w:t xml:space="preserve"> message.</w:t>
            </w:r>
          </w:p>
          <w:p w14:paraId="1885A574" w14:textId="0687BAD4" w:rsidR="00B2058E" w:rsidRPr="00E24F5D" w:rsidRDefault="00B2058E" w:rsidP="00E24F5D">
            <w:pPr>
              <w:pStyle w:val="CRCoverPage"/>
            </w:pPr>
            <w:r w:rsidRPr="00E24F5D">
              <w:t>If the UE is implemented according to this CR while the network is not, there is no inter-operability issue</w:t>
            </w:r>
            <w:r w:rsidR="00E01C3C">
              <w:t>.</w:t>
            </w:r>
          </w:p>
        </w:tc>
      </w:tr>
      <w:tr w:rsidR="00152F54" w14:paraId="1286EC87" w14:textId="77777777" w:rsidTr="00C96F67">
        <w:tc>
          <w:tcPr>
            <w:tcW w:w="2268" w:type="dxa"/>
            <w:gridSpan w:val="2"/>
            <w:tcBorders>
              <w:left w:val="single" w:sz="4" w:space="0" w:color="auto"/>
            </w:tcBorders>
          </w:tcPr>
          <w:p w14:paraId="77595A3E"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C96F67">
            <w:pPr>
              <w:pStyle w:val="CRCoverPage"/>
              <w:spacing w:after="0"/>
              <w:rPr>
                <w:noProof/>
                <w:sz w:val="8"/>
                <w:szCs w:val="8"/>
              </w:rPr>
            </w:pPr>
          </w:p>
        </w:tc>
      </w:tr>
      <w:tr w:rsidR="00152F54" w14:paraId="20BEAAC9" w14:textId="77777777" w:rsidTr="00C96F67">
        <w:tc>
          <w:tcPr>
            <w:tcW w:w="2268" w:type="dxa"/>
            <w:gridSpan w:val="2"/>
            <w:tcBorders>
              <w:left w:val="single" w:sz="4" w:space="0" w:color="auto"/>
              <w:bottom w:val="single" w:sz="4" w:space="0" w:color="auto"/>
            </w:tcBorders>
          </w:tcPr>
          <w:p w14:paraId="5D2CA772" w14:textId="77777777" w:rsidR="00152F54" w:rsidRDefault="00152F54" w:rsidP="00C96F6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7CDFF9" w14:textId="249DB9EB" w:rsidR="00152F54" w:rsidRDefault="00C03F6C" w:rsidP="00531FCD">
            <w:pPr>
              <w:pStyle w:val="CRCoverPage"/>
              <w:spacing w:after="0"/>
              <w:rPr>
                <w:noProof/>
              </w:rPr>
            </w:pPr>
            <w:r>
              <w:rPr>
                <w:noProof/>
              </w:rPr>
              <w:t>UE might not forward received NAS messages to upper layer as intended.</w:t>
            </w:r>
          </w:p>
          <w:p w14:paraId="1520A74B" w14:textId="3A01AB57" w:rsidR="00C03F6C" w:rsidRDefault="00C03F6C" w:rsidP="00531FCD">
            <w:pPr>
              <w:pStyle w:val="CRCoverPage"/>
              <w:spacing w:after="0"/>
              <w:rPr>
                <w:noProof/>
              </w:rPr>
            </w:pPr>
            <w:r>
              <w:rPr>
                <w:noProof/>
              </w:rPr>
              <w:t>UE might not act on infor</w:t>
            </w:r>
            <w:bookmarkStart w:id="3" w:name="_GoBack"/>
            <w:bookmarkEnd w:id="3"/>
            <w:r>
              <w:rPr>
                <w:noProof/>
              </w:rPr>
              <w:t xml:space="preserve">mation provided in </w:t>
            </w:r>
            <w:r w:rsidRPr="00531FCD">
              <w:rPr>
                <w:i/>
              </w:rPr>
              <w:t>otherConfig</w:t>
            </w:r>
            <w:r>
              <w:rPr>
                <w:i/>
              </w:rPr>
              <w:t>.</w:t>
            </w:r>
          </w:p>
        </w:tc>
      </w:tr>
      <w:bookmarkEnd w:id="2"/>
      <w:tr w:rsidR="00152F54" w14:paraId="7FF4C6F7" w14:textId="77777777" w:rsidTr="00C96F67">
        <w:tc>
          <w:tcPr>
            <w:tcW w:w="2268" w:type="dxa"/>
            <w:gridSpan w:val="2"/>
          </w:tcPr>
          <w:p w14:paraId="4DAA9FE2" w14:textId="77777777" w:rsidR="00152F54" w:rsidRDefault="00152F54" w:rsidP="00C96F67">
            <w:pPr>
              <w:pStyle w:val="CRCoverPage"/>
              <w:spacing w:after="0"/>
              <w:rPr>
                <w:b/>
                <w:i/>
                <w:noProof/>
                <w:sz w:val="8"/>
                <w:szCs w:val="8"/>
              </w:rPr>
            </w:pPr>
          </w:p>
        </w:tc>
        <w:tc>
          <w:tcPr>
            <w:tcW w:w="7373" w:type="dxa"/>
            <w:gridSpan w:val="9"/>
          </w:tcPr>
          <w:p w14:paraId="25C48A27" w14:textId="77777777" w:rsidR="00152F54" w:rsidRDefault="00152F54" w:rsidP="00C96F67">
            <w:pPr>
              <w:pStyle w:val="CRCoverPage"/>
              <w:spacing w:after="0"/>
              <w:rPr>
                <w:noProof/>
                <w:sz w:val="8"/>
                <w:szCs w:val="8"/>
              </w:rPr>
            </w:pPr>
          </w:p>
        </w:tc>
      </w:tr>
      <w:tr w:rsidR="00152F54" w14:paraId="335E6C6F" w14:textId="77777777" w:rsidTr="00C96F67">
        <w:tc>
          <w:tcPr>
            <w:tcW w:w="2268" w:type="dxa"/>
            <w:gridSpan w:val="2"/>
            <w:tcBorders>
              <w:top w:val="single" w:sz="4" w:space="0" w:color="auto"/>
              <w:left w:val="single" w:sz="4" w:space="0" w:color="auto"/>
            </w:tcBorders>
          </w:tcPr>
          <w:p w14:paraId="6C81F8E6" w14:textId="77777777" w:rsidR="00152F54" w:rsidRDefault="00152F54" w:rsidP="00C96F6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1C6CAA75" w:rsidR="00F51949" w:rsidRPr="00531FCD" w:rsidRDefault="00531FCD" w:rsidP="00531FCD">
            <w:pPr>
              <w:pStyle w:val="CRCoverPage"/>
            </w:pPr>
            <w:r w:rsidRPr="00531FCD">
              <w:t>5.3.5.3</w:t>
            </w:r>
            <w:r w:rsidR="00E01C3C">
              <w:t>, 6.2.2</w:t>
            </w:r>
          </w:p>
        </w:tc>
      </w:tr>
      <w:tr w:rsidR="00152F54" w14:paraId="2F3911C5" w14:textId="77777777" w:rsidTr="00C96F67">
        <w:tc>
          <w:tcPr>
            <w:tcW w:w="2268" w:type="dxa"/>
            <w:gridSpan w:val="2"/>
            <w:tcBorders>
              <w:left w:val="single" w:sz="4" w:space="0" w:color="auto"/>
            </w:tcBorders>
          </w:tcPr>
          <w:p w14:paraId="4872AFFF"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C96F67">
            <w:pPr>
              <w:pStyle w:val="CRCoverPage"/>
              <w:spacing w:after="0"/>
              <w:rPr>
                <w:noProof/>
                <w:sz w:val="8"/>
                <w:szCs w:val="8"/>
              </w:rPr>
            </w:pPr>
          </w:p>
        </w:tc>
      </w:tr>
      <w:tr w:rsidR="00152F54" w14:paraId="06A02EE1" w14:textId="77777777" w:rsidTr="00C96F67">
        <w:tc>
          <w:tcPr>
            <w:tcW w:w="2268" w:type="dxa"/>
            <w:gridSpan w:val="2"/>
            <w:tcBorders>
              <w:left w:val="single" w:sz="4" w:space="0" w:color="auto"/>
            </w:tcBorders>
          </w:tcPr>
          <w:p w14:paraId="3B6B7E52" w14:textId="77777777" w:rsidR="00152F54" w:rsidRDefault="00152F54" w:rsidP="00C96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C96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C96F67">
            <w:pPr>
              <w:pStyle w:val="CRCoverPage"/>
              <w:spacing w:after="0"/>
              <w:jc w:val="center"/>
              <w:rPr>
                <w:b/>
                <w:caps/>
                <w:noProof/>
              </w:rPr>
            </w:pPr>
            <w:r>
              <w:rPr>
                <w:b/>
                <w:caps/>
                <w:noProof/>
              </w:rPr>
              <w:t>N</w:t>
            </w:r>
          </w:p>
        </w:tc>
        <w:tc>
          <w:tcPr>
            <w:tcW w:w="2977" w:type="dxa"/>
            <w:gridSpan w:val="3"/>
          </w:tcPr>
          <w:p w14:paraId="32A55383" w14:textId="77777777" w:rsidR="00152F54" w:rsidRDefault="00152F54" w:rsidP="00C96F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C96F67">
            <w:pPr>
              <w:pStyle w:val="CRCoverPage"/>
              <w:spacing w:after="0"/>
              <w:ind w:left="99"/>
              <w:rPr>
                <w:noProof/>
              </w:rPr>
            </w:pPr>
          </w:p>
        </w:tc>
      </w:tr>
      <w:tr w:rsidR="00152F54" w14:paraId="36449EBD" w14:textId="77777777" w:rsidTr="00C96F67">
        <w:tc>
          <w:tcPr>
            <w:tcW w:w="2268" w:type="dxa"/>
            <w:gridSpan w:val="2"/>
            <w:tcBorders>
              <w:left w:val="single" w:sz="4" w:space="0" w:color="auto"/>
            </w:tcBorders>
          </w:tcPr>
          <w:p w14:paraId="4A33215D" w14:textId="77777777" w:rsidR="00152F54" w:rsidRDefault="00152F54" w:rsidP="00C96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DFB79C0" w:rsidR="00152F54" w:rsidRDefault="00BB180C" w:rsidP="00C96F67">
            <w:pPr>
              <w:pStyle w:val="CRCoverPage"/>
              <w:spacing w:after="0"/>
              <w:jc w:val="center"/>
              <w:rPr>
                <w:b/>
                <w:caps/>
                <w:noProof/>
              </w:rPr>
            </w:pPr>
            <w:r>
              <w:rPr>
                <w:b/>
                <w:caps/>
                <w:noProof/>
              </w:rPr>
              <w:t>X</w:t>
            </w:r>
          </w:p>
        </w:tc>
        <w:tc>
          <w:tcPr>
            <w:tcW w:w="2977" w:type="dxa"/>
            <w:gridSpan w:val="3"/>
          </w:tcPr>
          <w:p w14:paraId="360D7A15" w14:textId="77777777" w:rsidR="00152F54" w:rsidRDefault="00152F54" w:rsidP="00C96F6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C96F67">
            <w:pPr>
              <w:pStyle w:val="CRCoverPage"/>
              <w:spacing w:after="0"/>
              <w:ind w:left="99"/>
              <w:rPr>
                <w:noProof/>
              </w:rPr>
            </w:pPr>
            <w:r>
              <w:rPr>
                <w:noProof/>
              </w:rPr>
              <w:t xml:space="preserve">TS/TR ... CR ... </w:t>
            </w:r>
          </w:p>
        </w:tc>
      </w:tr>
      <w:tr w:rsidR="00152F54" w14:paraId="7650B134" w14:textId="77777777" w:rsidTr="00C96F67">
        <w:tc>
          <w:tcPr>
            <w:tcW w:w="2268" w:type="dxa"/>
            <w:gridSpan w:val="2"/>
            <w:tcBorders>
              <w:left w:val="single" w:sz="4" w:space="0" w:color="auto"/>
            </w:tcBorders>
          </w:tcPr>
          <w:p w14:paraId="018A76EE" w14:textId="77777777" w:rsidR="00152F54" w:rsidRDefault="00152F54" w:rsidP="00C96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637AA90B" w:rsidR="00152F54" w:rsidRDefault="00BB180C" w:rsidP="00C96F67">
            <w:pPr>
              <w:pStyle w:val="CRCoverPage"/>
              <w:spacing w:after="0"/>
              <w:jc w:val="center"/>
              <w:rPr>
                <w:b/>
                <w:caps/>
                <w:noProof/>
              </w:rPr>
            </w:pPr>
            <w:r>
              <w:rPr>
                <w:b/>
                <w:caps/>
                <w:noProof/>
              </w:rPr>
              <w:t>X</w:t>
            </w:r>
          </w:p>
        </w:tc>
        <w:tc>
          <w:tcPr>
            <w:tcW w:w="2977" w:type="dxa"/>
            <w:gridSpan w:val="3"/>
          </w:tcPr>
          <w:p w14:paraId="2222D8F3" w14:textId="77777777" w:rsidR="00152F54" w:rsidRDefault="00152F54" w:rsidP="00C96F6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C96F67">
            <w:pPr>
              <w:pStyle w:val="CRCoverPage"/>
              <w:spacing w:after="0"/>
              <w:ind w:left="99"/>
              <w:rPr>
                <w:noProof/>
              </w:rPr>
            </w:pPr>
            <w:r>
              <w:rPr>
                <w:noProof/>
              </w:rPr>
              <w:t xml:space="preserve">TS/TR ... CR ... </w:t>
            </w:r>
          </w:p>
        </w:tc>
      </w:tr>
      <w:tr w:rsidR="00152F54" w14:paraId="538280C6" w14:textId="77777777" w:rsidTr="00C96F67">
        <w:tc>
          <w:tcPr>
            <w:tcW w:w="2268" w:type="dxa"/>
            <w:gridSpan w:val="2"/>
            <w:tcBorders>
              <w:left w:val="single" w:sz="4" w:space="0" w:color="auto"/>
            </w:tcBorders>
          </w:tcPr>
          <w:p w14:paraId="10AB0CEF" w14:textId="77777777" w:rsidR="00152F54" w:rsidRDefault="00152F54" w:rsidP="00C96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73B3F338" w:rsidR="00152F54" w:rsidRDefault="00BB180C" w:rsidP="00C96F67">
            <w:pPr>
              <w:pStyle w:val="CRCoverPage"/>
              <w:spacing w:after="0"/>
              <w:jc w:val="center"/>
              <w:rPr>
                <w:b/>
                <w:caps/>
                <w:noProof/>
              </w:rPr>
            </w:pPr>
            <w:r>
              <w:rPr>
                <w:b/>
                <w:caps/>
                <w:noProof/>
              </w:rPr>
              <w:t>X</w:t>
            </w:r>
          </w:p>
        </w:tc>
        <w:tc>
          <w:tcPr>
            <w:tcW w:w="2977" w:type="dxa"/>
            <w:gridSpan w:val="3"/>
          </w:tcPr>
          <w:p w14:paraId="414199A3" w14:textId="77777777" w:rsidR="00152F54" w:rsidRDefault="00152F54" w:rsidP="00C96F6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C96F67">
            <w:pPr>
              <w:pStyle w:val="CRCoverPage"/>
              <w:spacing w:after="0"/>
              <w:ind w:left="99"/>
              <w:rPr>
                <w:noProof/>
              </w:rPr>
            </w:pPr>
            <w:r>
              <w:rPr>
                <w:noProof/>
              </w:rPr>
              <w:t xml:space="preserve">TS/TR ... CR ... </w:t>
            </w:r>
          </w:p>
        </w:tc>
      </w:tr>
      <w:tr w:rsidR="00152F54" w14:paraId="7CFF9CDA" w14:textId="77777777" w:rsidTr="00C96F67">
        <w:tc>
          <w:tcPr>
            <w:tcW w:w="2268" w:type="dxa"/>
            <w:gridSpan w:val="2"/>
            <w:tcBorders>
              <w:left w:val="single" w:sz="4" w:space="0" w:color="auto"/>
            </w:tcBorders>
          </w:tcPr>
          <w:p w14:paraId="5092FB47" w14:textId="77777777" w:rsidR="00152F54" w:rsidRDefault="00152F54" w:rsidP="00C96F67">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C96F67">
            <w:pPr>
              <w:pStyle w:val="CRCoverPage"/>
              <w:spacing w:after="0"/>
              <w:rPr>
                <w:noProof/>
              </w:rPr>
            </w:pPr>
          </w:p>
        </w:tc>
      </w:tr>
      <w:tr w:rsidR="00152F54" w14:paraId="46AE618F" w14:textId="77777777" w:rsidTr="00C96F67">
        <w:tc>
          <w:tcPr>
            <w:tcW w:w="2268" w:type="dxa"/>
            <w:gridSpan w:val="2"/>
            <w:tcBorders>
              <w:left w:val="single" w:sz="4" w:space="0" w:color="auto"/>
              <w:bottom w:val="single" w:sz="4" w:space="0" w:color="auto"/>
            </w:tcBorders>
          </w:tcPr>
          <w:p w14:paraId="7531640F" w14:textId="77777777" w:rsidR="00152F54" w:rsidRDefault="00152F54" w:rsidP="00C96F67">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C96F67">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2B705493" w14:textId="54B4A8D0" w:rsidR="00A230D4" w:rsidRPr="004E1C92" w:rsidRDefault="00A230D4" w:rsidP="00A230D4">
      <w:pPr>
        <w:pStyle w:val="Note-Boxed"/>
        <w:jc w:val="center"/>
        <w:rPr>
          <w:rFonts w:ascii="Times New Roman" w:hAnsi="Times New Roman" w:cs="Times New Roman"/>
          <w:lang w:val="en-US"/>
        </w:rPr>
      </w:pPr>
      <w:bookmarkStart w:id="4" w:name="_Toc525763263"/>
      <w:bookmarkStart w:id="5" w:name="_Toc524434305"/>
      <w:bookmarkEnd w:id="0"/>
      <w:bookmarkEnd w:id="1"/>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sidR="00C91322">
        <w:rPr>
          <w:rFonts w:ascii="Times New Roman" w:hAnsi="Times New Roman" w:cs="Times New Roman"/>
          <w:lang w:val="en-US"/>
        </w:rPr>
        <w:t xml:space="preserve"> 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346FE7ED" w14:textId="4DFC4C00" w:rsidR="00631FA1" w:rsidRDefault="00631FA1" w:rsidP="00631FA1">
      <w:pPr>
        <w:pStyle w:val="Heading3"/>
        <w:rPr>
          <w:rFonts w:eastAsia="MS Mincho"/>
        </w:rPr>
      </w:pPr>
      <w:bookmarkStart w:id="6" w:name="_Toc525763144"/>
      <w:bookmarkStart w:id="7" w:name="_Toc525763147"/>
      <w:bookmarkEnd w:id="4"/>
      <w:bookmarkEnd w:id="5"/>
      <w:r>
        <w:rPr>
          <w:rFonts w:eastAsia="MS Mincho"/>
        </w:rPr>
        <w:t>5.3.5</w:t>
      </w:r>
      <w:r>
        <w:rPr>
          <w:rFonts w:eastAsia="MS Mincho"/>
        </w:rPr>
        <w:tab/>
        <w:t>RRC reconfiguration</w:t>
      </w:r>
      <w:bookmarkEnd w:id="6"/>
    </w:p>
    <w:p w14:paraId="0A5590EB" w14:textId="145FA5FF" w:rsidR="00817CF6" w:rsidRPr="00A470D9" w:rsidRDefault="00817CF6" w:rsidP="00817CF6">
      <w:pPr>
        <w:pStyle w:val="Heading4"/>
        <w:rPr>
          <w:rFonts w:eastAsia="MS Mincho"/>
        </w:rPr>
      </w:pPr>
      <w:r w:rsidRPr="00A470D9">
        <w:rPr>
          <w:rFonts w:eastAsia="MS Mincho"/>
        </w:rPr>
        <w:t>5.3.5.3</w:t>
      </w:r>
      <w:r w:rsidRPr="00A470D9">
        <w:rPr>
          <w:rFonts w:eastAsia="MS Mincho"/>
        </w:rPr>
        <w:tab/>
        <w:t xml:space="preserve">Reception of an </w:t>
      </w:r>
      <w:r w:rsidRPr="00A470D9">
        <w:rPr>
          <w:rFonts w:eastAsia="MS Mincho"/>
          <w:i/>
        </w:rPr>
        <w:t>RRCReconfiguration</w:t>
      </w:r>
      <w:r w:rsidRPr="00A470D9">
        <w:rPr>
          <w:rFonts w:eastAsia="MS Mincho"/>
        </w:rPr>
        <w:t xml:space="preserve"> by the UE</w:t>
      </w:r>
      <w:bookmarkEnd w:id="7"/>
    </w:p>
    <w:p w14:paraId="0FA52AAA" w14:textId="77777777" w:rsidR="00817CF6" w:rsidRPr="00A470D9" w:rsidRDefault="00817CF6" w:rsidP="00817CF6">
      <w:r w:rsidRPr="00A470D9">
        <w:t xml:space="preserve">The UE shall perform the following actions upon reception of the </w:t>
      </w:r>
      <w:r w:rsidRPr="00A470D9">
        <w:rPr>
          <w:i/>
        </w:rPr>
        <w:t>RRCReconfiguration</w:t>
      </w:r>
      <w:r w:rsidRPr="00A470D9">
        <w:t>:</w:t>
      </w:r>
    </w:p>
    <w:p w14:paraId="4E628470"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includes the </w:t>
      </w:r>
      <w:r w:rsidRPr="00A470D9">
        <w:rPr>
          <w:i/>
        </w:rPr>
        <w:t>fullConfig</w:t>
      </w:r>
      <w:r w:rsidRPr="00A470D9">
        <w:t>:</w:t>
      </w:r>
    </w:p>
    <w:p w14:paraId="347F9DDF" w14:textId="77777777" w:rsidR="00817CF6" w:rsidRPr="00A470D9" w:rsidRDefault="00817CF6" w:rsidP="00817CF6">
      <w:pPr>
        <w:pStyle w:val="B2"/>
      </w:pPr>
      <w:r w:rsidRPr="00A470D9">
        <w:t>2&gt;</w:t>
      </w:r>
      <w:r w:rsidRPr="00A470D9">
        <w:tab/>
      </w:r>
      <w:r w:rsidRPr="00A470D9">
        <w:rPr>
          <w:lang w:eastAsia="en-GB"/>
        </w:rPr>
        <w:t>perform the radio configuration procedure as specified in 5.3.5.11;</w:t>
      </w:r>
    </w:p>
    <w:p w14:paraId="1ED83E0B" w14:textId="77777777" w:rsidR="00817CF6" w:rsidRPr="00A470D9" w:rsidRDefault="00817CF6" w:rsidP="00817CF6">
      <w:pPr>
        <w:pStyle w:val="B1"/>
        <w:rPr>
          <w:rFonts w:eastAsia="Batang"/>
          <w:noProof/>
          <w:lang w:eastAsia="en-US"/>
        </w:rPr>
      </w:pPr>
      <w:r w:rsidRPr="00A470D9">
        <w:rPr>
          <w:rFonts w:eastAsia="Batang"/>
          <w:noProof/>
          <w:lang w:eastAsia="en-US"/>
        </w:rPr>
        <w:t>1&gt;</w:t>
      </w:r>
      <w:r w:rsidRPr="00A470D9">
        <w:rPr>
          <w:rFonts w:eastAsia="Batang"/>
          <w:noProof/>
          <w:lang w:eastAsia="en-US"/>
        </w:rPr>
        <w:tab/>
        <w:t xml:space="preserve">if the </w:t>
      </w:r>
      <w:r w:rsidRPr="00A470D9">
        <w:rPr>
          <w:i/>
        </w:rPr>
        <w:t>RRCReconfiguration</w:t>
      </w:r>
      <w:r w:rsidRPr="00A470D9">
        <w:t xml:space="preserve"> </w:t>
      </w:r>
      <w:r w:rsidRPr="00A470D9">
        <w:rPr>
          <w:rFonts w:eastAsia="Batang"/>
          <w:noProof/>
          <w:lang w:eastAsia="en-US"/>
        </w:rPr>
        <w:t xml:space="preserve">includes the </w:t>
      </w:r>
      <w:r w:rsidRPr="00A470D9">
        <w:rPr>
          <w:rFonts w:eastAsia="Batang"/>
          <w:i/>
          <w:noProof/>
          <w:lang w:eastAsia="en-US"/>
        </w:rPr>
        <w:t>masterCellGroup</w:t>
      </w:r>
      <w:r w:rsidRPr="00A470D9">
        <w:rPr>
          <w:rFonts w:eastAsia="Batang"/>
          <w:noProof/>
          <w:lang w:eastAsia="en-US"/>
        </w:rPr>
        <w:t>:</w:t>
      </w:r>
    </w:p>
    <w:p w14:paraId="68D0F127" w14:textId="77777777" w:rsidR="00817CF6" w:rsidRPr="00A470D9" w:rsidRDefault="00817CF6" w:rsidP="00817CF6">
      <w:pPr>
        <w:pStyle w:val="B2"/>
        <w:rPr>
          <w:rFonts w:eastAsia="Batang"/>
          <w:noProof/>
        </w:rPr>
      </w:pPr>
      <w:r w:rsidRPr="00A470D9">
        <w:rPr>
          <w:rFonts w:eastAsia="Batang"/>
          <w:noProof/>
        </w:rPr>
        <w:t>2&gt;</w:t>
      </w:r>
      <w:r w:rsidRPr="00A470D9">
        <w:rPr>
          <w:rFonts w:eastAsia="Batang"/>
          <w:noProof/>
        </w:rPr>
        <w:tab/>
        <w:t xml:space="preserve">perform the cell group configuration for the received </w:t>
      </w:r>
      <w:r w:rsidRPr="00A470D9">
        <w:rPr>
          <w:rFonts w:eastAsia="Batang"/>
          <w:i/>
          <w:noProof/>
        </w:rPr>
        <w:t>masterCellGroup</w:t>
      </w:r>
      <w:r w:rsidRPr="00A470D9">
        <w:rPr>
          <w:rFonts w:eastAsia="Batang"/>
          <w:noProof/>
        </w:rPr>
        <w:t xml:space="preserve"> according to 5.3.5.5;</w:t>
      </w:r>
    </w:p>
    <w:p w14:paraId="32C0581C" w14:textId="77777777" w:rsidR="00817CF6" w:rsidRPr="00A470D9" w:rsidRDefault="00817CF6" w:rsidP="00817CF6">
      <w:pPr>
        <w:pStyle w:val="B1"/>
        <w:rPr>
          <w:rFonts w:eastAsia="Batang"/>
          <w:noProof/>
          <w:lang w:eastAsia="en-US"/>
        </w:rPr>
      </w:pPr>
      <w:r w:rsidRPr="00A470D9">
        <w:rPr>
          <w:rFonts w:eastAsia="Batang"/>
          <w:noProof/>
        </w:rPr>
        <w:t>1&gt;</w:t>
      </w:r>
      <w:r w:rsidRPr="00A470D9">
        <w:rPr>
          <w:rFonts w:eastAsia="Batang"/>
          <w:noProof/>
        </w:rPr>
        <w:tab/>
        <w:t xml:space="preserve">if the </w:t>
      </w:r>
      <w:r w:rsidRPr="00A470D9">
        <w:rPr>
          <w:i/>
        </w:rPr>
        <w:t>RRCReconfiguration</w:t>
      </w:r>
      <w:r w:rsidRPr="00A470D9">
        <w:t xml:space="preserve"> </w:t>
      </w:r>
      <w:r w:rsidRPr="00A470D9">
        <w:rPr>
          <w:rFonts w:eastAsia="Batang"/>
          <w:noProof/>
          <w:lang w:eastAsia="en-US"/>
        </w:rPr>
        <w:t xml:space="preserve">includes the </w:t>
      </w:r>
      <w:r w:rsidRPr="00A470D9">
        <w:rPr>
          <w:rFonts w:eastAsia="Batang"/>
          <w:i/>
          <w:noProof/>
          <w:lang w:eastAsia="en-US"/>
        </w:rPr>
        <w:t>masterKeyUpdate</w:t>
      </w:r>
      <w:r w:rsidRPr="00A470D9">
        <w:rPr>
          <w:rFonts w:eastAsia="Batang"/>
          <w:noProof/>
          <w:lang w:eastAsia="en-US"/>
        </w:rPr>
        <w:t>:</w:t>
      </w:r>
    </w:p>
    <w:p w14:paraId="1800F614" w14:textId="77777777" w:rsidR="00817CF6" w:rsidRPr="00A470D9" w:rsidRDefault="00817CF6" w:rsidP="00817CF6">
      <w:pPr>
        <w:pStyle w:val="B2"/>
        <w:rPr>
          <w:rFonts w:eastAsia="Batang"/>
          <w:noProof/>
        </w:rPr>
      </w:pPr>
      <w:r w:rsidRPr="00A470D9">
        <w:rPr>
          <w:rFonts w:eastAsia="Batang"/>
          <w:noProof/>
        </w:rPr>
        <w:t>2&gt;</w:t>
      </w:r>
      <w:r w:rsidRPr="00A470D9">
        <w:rPr>
          <w:rFonts w:eastAsia="Batang"/>
          <w:noProof/>
        </w:rPr>
        <w:tab/>
        <w:t>perform security key update procedure as specified in 5.3.5.7;</w:t>
      </w:r>
    </w:p>
    <w:p w14:paraId="77ED10D0"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includes the </w:t>
      </w:r>
      <w:r w:rsidRPr="00A470D9">
        <w:rPr>
          <w:i/>
        </w:rPr>
        <w:t>secondaryCellGroup</w:t>
      </w:r>
      <w:r w:rsidRPr="00A470D9">
        <w:t>:</w:t>
      </w:r>
    </w:p>
    <w:p w14:paraId="5CAAFA91" w14:textId="77777777" w:rsidR="00817CF6" w:rsidRPr="00A470D9" w:rsidRDefault="00817CF6" w:rsidP="00817CF6">
      <w:pPr>
        <w:pStyle w:val="B2"/>
      </w:pPr>
      <w:r w:rsidRPr="00A470D9">
        <w:t>2&gt;</w:t>
      </w:r>
      <w:r w:rsidRPr="00A470D9">
        <w:tab/>
        <w:t>perform the cell group configuration for the SCG according to 5.3.5.5;</w:t>
      </w:r>
    </w:p>
    <w:p w14:paraId="265B6205"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message contains the </w:t>
      </w:r>
      <w:r w:rsidRPr="00A470D9">
        <w:rPr>
          <w:i/>
        </w:rPr>
        <w:t>radioBearerConfig</w:t>
      </w:r>
      <w:r w:rsidRPr="00A470D9">
        <w:t>:</w:t>
      </w:r>
    </w:p>
    <w:p w14:paraId="1ACC2F63" w14:textId="77777777" w:rsidR="00817CF6" w:rsidRPr="00A470D9" w:rsidRDefault="00817CF6" w:rsidP="00817CF6">
      <w:pPr>
        <w:pStyle w:val="B2"/>
      </w:pPr>
      <w:r w:rsidRPr="00A470D9">
        <w:t>2&gt;</w:t>
      </w:r>
      <w:r w:rsidRPr="00A470D9">
        <w:tab/>
        <w:t>perform the radio bearer configuration according to 5.3.5.6;</w:t>
      </w:r>
    </w:p>
    <w:p w14:paraId="2642AD14"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message includes the </w:t>
      </w:r>
      <w:r w:rsidRPr="00A470D9">
        <w:rPr>
          <w:i/>
        </w:rPr>
        <w:t>measConfig</w:t>
      </w:r>
      <w:r w:rsidRPr="00A470D9">
        <w:t>:</w:t>
      </w:r>
    </w:p>
    <w:p w14:paraId="66F69003" w14:textId="6C9FECFF" w:rsidR="00817CF6" w:rsidRDefault="00817CF6" w:rsidP="00817CF6">
      <w:pPr>
        <w:pStyle w:val="B2"/>
      </w:pPr>
      <w:r w:rsidRPr="00A470D9">
        <w:t>2&gt;</w:t>
      </w:r>
      <w:r w:rsidRPr="00A470D9">
        <w:tab/>
        <w:t>perform the measurement configuration procedure as specified in 5.5.2;</w:t>
      </w:r>
    </w:p>
    <w:p w14:paraId="5A3B3DFB" w14:textId="24BF47B9" w:rsidR="00F2083D" w:rsidRPr="00FE7D68" w:rsidRDefault="00F2083D" w:rsidP="00F2083D">
      <w:pPr>
        <w:pStyle w:val="B1"/>
        <w:rPr>
          <w:ins w:id="8" w:author="Ericsson" w:date="2018-10-25T17:18:00Z"/>
        </w:rPr>
      </w:pPr>
      <w:ins w:id="9" w:author="Ericsson" w:date="2018-10-25T17:18:00Z">
        <w:r w:rsidRPr="00FE7D68">
          <w:t>1&gt;</w:t>
        </w:r>
        <w:r w:rsidRPr="00FE7D68">
          <w:tab/>
          <w:t xml:space="preserve">if the </w:t>
        </w:r>
        <w:r>
          <w:rPr>
            <w:i/>
          </w:rPr>
          <w:t>RRC</w:t>
        </w:r>
        <w:r w:rsidRPr="00FE7D68">
          <w:rPr>
            <w:i/>
          </w:rPr>
          <w:t>Reconfiguration</w:t>
        </w:r>
        <w:r w:rsidRPr="00FE7D68">
          <w:rPr>
            <w:caps/>
          </w:rPr>
          <w:t xml:space="preserve"> </w:t>
        </w:r>
        <w:r w:rsidRPr="00FE7D68">
          <w:t xml:space="preserve">message includes the </w:t>
        </w:r>
      </w:ins>
      <w:ins w:id="10" w:author="Ericsson" w:date="2018-10-25T17:19:00Z">
        <w:r w:rsidRPr="00817CF6">
          <w:rPr>
            <w:i/>
          </w:rPr>
          <w:t>dedicatedNAS-MessageList</w:t>
        </w:r>
      </w:ins>
      <w:ins w:id="11" w:author="Ericsson" w:date="2018-10-25T17:18:00Z">
        <w:r w:rsidRPr="00FE7D68">
          <w:t>:</w:t>
        </w:r>
      </w:ins>
    </w:p>
    <w:p w14:paraId="224F60A4" w14:textId="7EC8611F" w:rsidR="00F2083D" w:rsidRDefault="00F2083D" w:rsidP="00CF4F28">
      <w:pPr>
        <w:pStyle w:val="B2"/>
        <w:rPr>
          <w:ins w:id="12" w:author="Ericsson" w:date="2018-10-24T15:15:00Z"/>
        </w:rPr>
      </w:pPr>
      <w:ins w:id="13" w:author="Ericsson" w:date="2018-10-25T17:18:00Z">
        <w:r w:rsidRPr="00FE7D68">
          <w:t>2&gt;</w:t>
        </w:r>
        <w:r w:rsidRPr="00FE7D68">
          <w:tab/>
          <w:t xml:space="preserve">forward each element of the </w:t>
        </w:r>
      </w:ins>
      <w:ins w:id="14" w:author="Ericsson" w:date="2018-10-25T17:19:00Z">
        <w:r w:rsidRPr="00817CF6">
          <w:rPr>
            <w:i/>
          </w:rPr>
          <w:t>dedicatedNAS-MessageList</w:t>
        </w:r>
        <w:r w:rsidRPr="00FE7D68">
          <w:t xml:space="preserve"> </w:t>
        </w:r>
      </w:ins>
      <w:ins w:id="15" w:author="Ericsson" w:date="2018-10-25T17:18:00Z">
        <w:r w:rsidRPr="00FE7D68">
          <w:t xml:space="preserve">to </w:t>
        </w:r>
        <w:r w:rsidRPr="00CF4F28">
          <w:t>upper layers in the same order as listed;</w:t>
        </w:r>
      </w:ins>
    </w:p>
    <w:p w14:paraId="1BFFA254"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message includes the </w:t>
      </w:r>
      <w:r w:rsidRPr="00A470D9">
        <w:rPr>
          <w:i/>
        </w:rPr>
        <w:t>dedicatedSIB1-Delivery</w:t>
      </w:r>
      <w:r w:rsidRPr="00A470D9">
        <w:t>:</w:t>
      </w:r>
    </w:p>
    <w:p w14:paraId="39031ED2" w14:textId="77777777" w:rsidR="00817CF6" w:rsidRPr="00A470D9" w:rsidRDefault="00817CF6" w:rsidP="00817CF6">
      <w:pPr>
        <w:pStyle w:val="B2"/>
      </w:pPr>
      <w:r w:rsidRPr="00A470D9">
        <w:t>2&gt;</w:t>
      </w:r>
      <w:r w:rsidRPr="00A470D9">
        <w:tab/>
        <w:t xml:space="preserve">perform the action upon reception of </w:t>
      </w:r>
      <w:r w:rsidRPr="00A470D9">
        <w:rPr>
          <w:i/>
        </w:rPr>
        <w:t>SIB1</w:t>
      </w:r>
      <w:r w:rsidRPr="00A470D9">
        <w:t xml:space="preserve"> as specified in 5.2.2.4.2;</w:t>
      </w:r>
    </w:p>
    <w:p w14:paraId="47C241DE"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message includes the </w:t>
      </w:r>
      <w:r w:rsidRPr="00A470D9">
        <w:rPr>
          <w:i/>
        </w:rPr>
        <w:t>dedicatedSystemInformationDelivery</w:t>
      </w:r>
      <w:r w:rsidRPr="00A470D9">
        <w:t>:</w:t>
      </w:r>
    </w:p>
    <w:p w14:paraId="0265CADA" w14:textId="77777777" w:rsidR="00817CF6" w:rsidRPr="00A470D9" w:rsidRDefault="00817CF6" w:rsidP="00817CF6">
      <w:pPr>
        <w:pStyle w:val="B2"/>
      </w:pPr>
      <w:r w:rsidRPr="00A470D9">
        <w:t>2&gt;</w:t>
      </w:r>
      <w:r w:rsidRPr="00A470D9">
        <w:tab/>
        <w:t>perform the action upon reception of System Information as specified in 5.2.2.4;</w:t>
      </w:r>
    </w:p>
    <w:p w14:paraId="0FD28144" w14:textId="7B4883BE" w:rsidR="00817CF6" w:rsidRDefault="00817CF6" w:rsidP="00817CF6">
      <w:pPr>
        <w:pStyle w:val="B1"/>
        <w:rPr>
          <w:ins w:id="16" w:author="Ericsson" w:date="2018-10-24T15:16:00Z"/>
        </w:rPr>
      </w:pPr>
      <w:ins w:id="17" w:author="Ericsson" w:date="2018-10-24T15:16:00Z">
        <w:r>
          <w:t>1&gt;</w:t>
        </w:r>
        <w:r>
          <w:tab/>
          <w:t xml:space="preserve">if the </w:t>
        </w:r>
        <w:r w:rsidRPr="00817CF6">
          <w:rPr>
            <w:i/>
          </w:rPr>
          <w:t>RRCReconfiguration</w:t>
        </w:r>
        <w:r>
          <w:t xml:space="preserve"> message includes the </w:t>
        </w:r>
        <w:r w:rsidRPr="00817CF6">
          <w:rPr>
            <w:i/>
          </w:rPr>
          <w:t>otherConfig</w:t>
        </w:r>
        <w:r>
          <w:t>:</w:t>
        </w:r>
      </w:ins>
    </w:p>
    <w:p w14:paraId="19B5C993" w14:textId="4ABCB6D5" w:rsidR="00817CF6" w:rsidRPr="00A470D9" w:rsidRDefault="00817CF6" w:rsidP="00817CF6">
      <w:pPr>
        <w:pStyle w:val="B2"/>
        <w:rPr>
          <w:ins w:id="18" w:author="Ericsson" w:date="2018-10-24T15:16:00Z"/>
        </w:rPr>
      </w:pPr>
      <w:ins w:id="19" w:author="Ericsson" w:date="2018-10-24T15:16:00Z">
        <w:r>
          <w:t>2&gt;</w:t>
        </w:r>
        <w:r>
          <w:tab/>
          <w:t xml:space="preserve">perform the </w:t>
        </w:r>
      </w:ins>
      <w:ins w:id="20" w:author="Ericsson" w:date="2018-10-25T17:20:00Z">
        <w:r w:rsidR="00F2083D">
          <w:t xml:space="preserve">other </w:t>
        </w:r>
      </w:ins>
      <w:ins w:id="21" w:author="Ericsson" w:date="2018-10-24T15:16:00Z">
        <w:r w:rsidR="00E24F5D">
          <w:t>configuration</w:t>
        </w:r>
      </w:ins>
      <w:ins w:id="22" w:author="Ericsson" w:date="2018-10-25T17:23:00Z">
        <w:r w:rsidR="00E24F5D">
          <w:t xml:space="preserve"> procedure</w:t>
        </w:r>
      </w:ins>
      <w:ins w:id="23" w:author="Ericsson" w:date="2018-10-24T15:16:00Z">
        <w:r>
          <w:t xml:space="preserve"> as specified in 5.3.5.9;</w:t>
        </w:r>
      </w:ins>
    </w:p>
    <w:p w14:paraId="1623C193" w14:textId="77777777" w:rsidR="00817CF6" w:rsidRPr="00A470D9" w:rsidRDefault="00817CF6" w:rsidP="00817CF6">
      <w:pPr>
        <w:pStyle w:val="B1"/>
      </w:pPr>
      <w:r w:rsidRPr="00A470D9">
        <w:t>1&gt;</w:t>
      </w:r>
      <w:r w:rsidRPr="00A470D9">
        <w:tab/>
        <w:t xml:space="preserve">set the content of </w:t>
      </w:r>
      <w:r w:rsidRPr="00A470D9">
        <w:rPr>
          <w:i/>
        </w:rPr>
        <w:t>RRCReconfigurationComplete</w:t>
      </w:r>
      <w:r w:rsidRPr="00A470D9">
        <w:t xml:space="preserve"> message as follows:</w:t>
      </w:r>
    </w:p>
    <w:p w14:paraId="74C5D69B" w14:textId="77777777" w:rsidR="00817CF6" w:rsidRPr="00A470D9" w:rsidRDefault="00817CF6" w:rsidP="00817CF6">
      <w:pPr>
        <w:pStyle w:val="B2"/>
      </w:pPr>
      <w:r w:rsidRPr="00A470D9">
        <w:t>2&gt;</w:t>
      </w:r>
      <w:r w:rsidRPr="00A470D9">
        <w:tab/>
        <w:t xml:space="preserve">if the </w:t>
      </w:r>
      <w:r w:rsidRPr="00A470D9">
        <w:rPr>
          <w:i/>
        </w:rPr>
        <w:t>RRCReconfiguration</w:t>
      </w:r>
      <w:r w:rsidRPr="00A470D9">
        <w:t xml:space="preserve"> includes the </w:t>
      </w:r>
      <w:r w:rsidRPr="00A470D9">
        <w:rPr>
          <w:i/>
        </w:rPr>
        <w:t>masterCellGroup</w:t>
      </w:r>
      <w:r w:rsidRPr="00A470D9">
        <w:t xml:space="preserve"> containing the </w:t>
      </w:r>
      <w:r w:rsidRPr="00A470D9">
        <w:rPr>
          <w:i/>
        </w:rPr>
        <w:t>reportUplinkTxDirectCurrent</w:t>
      </w:r>
      <w:r w:rsidRPr="00A470D9">
        <w:t>, or;</w:t>
      </w:r>
    </w:p>
    <w:p w14:paraId="64C6DD9C" w14:textId="77777777" w:rsidR="00817CF6" w:rsidRPr="00A470D9" w:rsidRDefault="00817CF6" w:rsidP="00817CF6">
      <w:pPr>
        <w:pStyle w:val="B2"/>
      </w:pPr>
      <w:r w:rsidRPr="00A470D9">
        <w:t>2&gt;</w:t>
      </w:r>
      <w:r w:rsidRPr="00A470D9">
        <w:tab/>
        <w:t xml:space="preserve">if the </w:t>
      </w:r>
      <w:r w:rsidRPr="00A470D9">
        <w:rPr>
          <w:i/>
        </w:rPr>
        <w:t>RRCReconfiguration</w:t>
      </w:r>
      <w:r w:rsidRPr="00A470D9">
        <w:t xml:space="preserve"> includes the </w:t>
      </w:r>
      <w:r w:rsidRPr="00A470D9">
        <w:rPr>
          <w:i/>
        </w:rPr>
        <w:t>secondaryCellGroup</w:t>
      </w:r>
      <w:r w:rsidRPr="00A470D9">
        <w:t xml:space="preserve"> containing the </w:t>
      </w:r>
      <w:r w:rsidRPr="00A470D9">
        <w:rPr>
          <w:i/>
        </w:rPr>
        <w:t>reportUplinkTxDirectCurrent</w:t>
      </w:r>
      <w:r w:rsidRPr="00A470D9">
        <w:t>:</w:t>
      </w:r>
    </w:p>
    <w:p w14:paraId="3C3099B1" w14:textId="77777777" w:rsidR="00817CF6" w:rsidRPr="00A470D9" w:rsidRDefault="00817CF6" w:rsidP="00817CF6">
      <w:pPr>
        <w:pStyle w:val="B3"/>
      </w:pPr>
      <w:r w:rsidRPr="00A470D9">
        <w:t>3&gt;</w:t>
      </w:r>
      <w:r w:rsidRPr="00A470D9">
        <w:tab/>
        <w:t xml:space="preserve">include the </w:t>
      </w:r>
      <w:r w:rsidRPr="00A470D9">
        <w:rPr>
          <w:i/>
        </w:rPr>
        <w:t>uplinkTxDirectCurrentList</w:t>
      </w:r>
      <w:r w:rsidRPr="00A470D9">
        <w:t>;</w:t>
      </w:r>
    </w:p>
    <w:p w14:paraId="2F84E3FC" w14:textId="77777777" w:rsidR="00817CF6" w:rsidRPr="00A470D9" w:rsidRDefault="00817CF6" w:rsidP="00817CF6">
      <w:pPr>
        <w:pStyle w:val="B1"/>
      </w:pPr>
      <w:r w:rsidRPr="00A470D9">
        <w:t>1&gt;</w:t>
      </w:r>
      <w:r w:rsidRPr="00A470D9">
        <w:tab/>
        <w:t xml:space="preserve">if the UE is configured with E-UTRA </w:t>
      </w:r>
      <w:r w:rsidRPr="00A470D9">
        <w:rPr>
          <w:i/>
        </w:rPr>
        <w:t>nr-SecondaryCellGroupConfig</w:t>
      </w:r>
      <w:r w:rsidRPr="00A470D9">
        <w:t xml:space="preserve"> (MCG is E-UTRA):</w:t>
      </w:r>
    </w:p>
    <w:p w14:paraId="182AF55E" w14:textId="77777777" w:rsidR="00817CF6" w:rsidRPr="00A470D9" w:rsidRDefault="00817CF6" w:rsidP="00817CF6">
      <w:pPr>
        <w:pStyle w:val="B2"/>
      </w:pPr>
      <w:r w:rsidRPr="00A470D9">
        <w:t>2&gt;</w:t>
      </w:r>
      <w:r w:rsidRPr="00A470D9">
        <w:tab/>
        <w:t xml:space="preserve">if </w:t>
      </w:r>
      <w:r w:rsidRPr="00A470D9">
        <w:rPr>
          <w:i/>
        </w:rPr>
        <w:t>RRCReconfiguration</w:t>
      </w:r>
      <w:r w:rsidRPr="00A470D9">
        <w:t xml:space="preserve"> was received via SRB1:</w:t>
      </w:r>
    </w:p>
    <w:p w14:paraId="4313E12D" w14:textId="77777777" w:rsidR="00817CF6" w:rsidRPr="00A470D9" w:rsidRDefault="00817CF6" w:rsidP="00817CF6">
      <w:pPr>
        <w:pStyle w:val="B3"/>
      </w:pPr>
      <w:r w:rsidRPr="00A470D9">
        <w:t>3&gt;</w:t>
      </w:r>
      <w:r w:rsidRPr="00A470D9">
        <w:tab/>
        <w:t xml:space="preserve">submit the </w:t>
      </w:r>
      <w:r w:rsidRPr="00A470D9">
        <w:rPr>
          <w:i/>
        </w:rPr>
        <w:t>RRCReconfigurationComplete</w:t>
      </w:r>
      <w:r w:rsidRPr="00A470D9">
        <w:t xml:space="preserve"> via the EUTRA MCG embedded in E-UTRA RRC message </w:t>
      </w:r>
      <w:r w:rsidRPr="00A470D9">
        <w:rPr>
          <w:i/>
        </w:rPr>
        <w:t>RRCConnectionReconfigurationComplete</w:t>
      </w:r>
      <w:r w:rsidRPr="00A470D9">
        <w:t xml:space="preserve"> as specified in TS 36.331 [10];</w:t>
      </w:r>
    </w:p>
    <w:p w14:paraId="6CB266DE" w14:textId="77777777" w:rsidR="00817CF6" w:rsidRPr="00A470D9" w:rsidRDefault="00817CF6" w:rsidP="00817CF6">
      <w:pPr>
        <w:pStyle w:val="B3"/>
      </w:pPr>
      <w:r w:rsidRPr="00A470D9">
        <w:t>3&gt;</w:t>
      </w:r>
      <w:r w:rsidRPr="00A470D9">
        <w:tab/>
        <w:t xml:space="preserve">if </w:t>
      </w:r>
      <w:r w:rsidRPr="00A470D9">
        <w:rPr>
          <w:i/>
        </w:rPr>
        <w:t>reconfigurationWithSync</w:t>
      </w:r>
      <w:r w:rsidRPr="00A470D9">
        <w:t xml:space="preserve"> was included in </w:t>
      </w:r>
      <w:r w:rsidRPr="00A470D9">
        <w:rPr>
          <w:i/>
        </w:rPr>
        <w:t>spCellConfig</w:t>
      </w:r>
      <w:r w:rsidRPr="00A470D9">
        <w:t xml:space="preserve"> of an SCG:</w:t>
      </w:r>
    </w:p>
    <w:p w14:paraId="13214597" w14:textId="77777777" w:rsidR="00817CF6" w:rsidRPr="00A470D9" w:rsidRDefault="00817CF6" w:rsidP="00817CF6">
      <w:pPr>
        <w:pStyle w:val="B4"/>
      </w:pPr>
      <w:r w:rsidRPr="00A470D9">
        <w:t>4&gt;</w:t>
      </w:r>
      <w:r w:rsidRPr="00A470D9">
        <w:tab/>
        <w:t>initiate the random access procedure on the SpCell, as specified in TS 38.321 [3];</w:t>
      </w:r>
    </w:p>
    <w:p w14:paraId="7E777DE7" w14:textId="77777777" w:rsidR="00817CF6" w:rsidRPr="00A470D9" w:rsidRDefault="00817CF6" w:rsidP="00817CF6">
      <w:pPr>
        <w:pStyle w:val="B3"/>
        <w:rPr>
          <w:lang w:eastAsia="zh-CN"/>
        </w:rPr>
      </w:pPr>
      <w:r w:rsidRPr="00A470D9">
        <w:rPr>
          <w:lang w:eastAsia="zh-CN"/>
        </w:rPr>
        <w:t>3&gt;</w:t>
      </w:r>
      <w:r w:rsidRPr="00A470D9">
        <w:rPr>
          <w:lang w:eastAsia="zh-CN"/>
        </w:rPr>
        <w:tab/>
        <w:t>else:</w:t>
      </w:r>
    </w:p>
    <w:p w14:paraId="49261522" w14:textId="77777777" w:rsidR="00817CF6" w:rsidRPr="00A470D9" w:rsidRDefault="00817CF6" w:rsidP="00817CF6">
      <w:pPr>
        <w:pStyle w:val="B4"/>
      </w:pPr>
      <w:r w:rsidRPr="00A470D9">
        <w:lastRenderedPageBreak/>
        <w:t>4&gt;</w:t>
      </w:r>
      <w:r w:rsidRPr="00A470D9">
        <w:tab/>
        <w:t>the procedure ends;</w:t>
      </w:r>
    </w:p>
    <w:p w14:paraId="550589E6" w14:textId="77777777" w:rsidR="00817CF6" w:rsidRPr="00A470D9" w:rsidRDefault="00817CF6" w:rsidP="00817CF6">
      <w:pPr>
        <w:pStyle w:val="NO"/>
      </w:pPr>
      <w:r w:rsidRPr="00A470D9">
        <w:t>NOTE:</w:t>
      </w:r>
      <w:r w:rsidRPr="00A470D9">
        <w:tab/>
        <w:t xml:space="preserve">The order the UE sends the </w:t>
      </w:r>
      <w:r w:rsidRPr="00A470D9">
        <w:rPr>
          <w:i/>
          <w:iCs/>
        </w:rPr>
        <w:t>RRCConnectionReconfigurationComplete</w:t>
      </w:r>
      <w:r w:rsidRPr="00A470D9">
        <w:t xml:space="preserve"> message and performs the Random Access procedure towards the SCG is left to UE implementation.</w:t>
      </w:r>
    </w:p>
    <w:p w14:paraId="50882082" w14:textId="77777777" w:rsidR="00817CF6" w:rsidRPr="00A470D9" w:rsidRDefault="00817CF6" w:rsidP="00817CF6">
      <w:pPr>
        <w:pStyle w:val="B2"/>
      </w:pPr>
      <w:r w:rsidRPr="00A470D9">
        <w:t>2&gt;</w:t>
      </w:r>
      <w:r w:rsidRPr="00A470D9">
        <w:tab/>
        <w:t>else (</w:t>
      </w:r>
      <w:r w:rsidRPr="00A470D9">
        <w:rPr>
          <w:i/>
        </w:rPr>
        <w:t>RRCReconfiguration</w:t>
      </w:r>
      <w:r w:rsidRPr="00A470D9">
        <w:t xml:space="preserve"> was received via SRB3):</w:t>
      </w:r>
    </w:p>
    <w:p w14:paraId="115400E8" w14:textId="77777777" w:rsidR="00817CF6" w:rsidRPr="00A470D9" w:rsidRDefault="00817CF6" w:rsidP="00817CF6">
      <w:pPr>
        <w:pStyle w:val="B3"/>
      </w:pPr>
      <w:r w:rsidRPr="00A470D9">
        <w:t>3&gt;</w:t>
      </w:r>
      <w:r w:rsidRPr="00A470D9">
        <w:tab/>
        <w:t xml:space="preserve">submit the </w:t>
      </w:r>
      <w:r w:rsidRPr="00A470D9">
        <w:rPr>
          <w:i/>
        </w:rPr>
        <w:t>RRCReconfigurationComplete</w:t>
      </w:r>
      <w:r w:rsidRPr="00A470D9">
        <w:t xml:space="preserve"> message via SRB3 to lower layers for transmission using the new configuration;</w:t>
      </w:r>
    </w:p>
    <w:p w14:paraId="5EB38A6A" w14:textId="77777777" w:rsidR="00817CF6" w:rsidRPr="00A470D9" w:rsidRDefault="00817CF6" w:rsidP="00817CF6">
      <w:pPr>
        <w:pStyle w:val="NO"/>
      </w:pPr>
      <w:r w:rsidRPr="00A470D9">
        <w:t>NOTE:</w:t>
      </w:r>
      <w:r w:rsidRPr="00A470D9">
        <w:tab/>
        <w:t xml:space="preserve">For EN-DC, in the case of SRB1, the random access is triggered by RRC layer itself as there is not necessarily other UL transmission. In the case of SRB3, the random access is triggered by the MAC layer due to arrival of </w:t>
      </w:r>
      <w:r w:rsidRPr="00A470D9">
        <w:rPr>
          <w:i/>
        </w:rPr>
        <w:t>RRCReconfigurationComplete</w:t>
      </w:r>
      <w:r w:rsidRPr="00A470D9">
        <w:t>.</w:t>
      </w:r>
    </w:p>
    <w:p w14:paraId="28D1DEF3" w14:textId="77777777" w:rsidR="00817CF6" w:rsidRPr="00A470D9" w:rsidRDefault="00817CF6" w:rsidP="00817CF6">
      <w:pPr>
        <w:pStyle w:val="B1"/>
      </w:pPr>
      <w:r w:rsidRPr="00A470D9">
        <w:t>1&gt;</w:t>
      </w:r>
      <w:r w:rsidRPr="00A470D9">
        <w:tab/>
        <w:t>else:</w:t>
      </w:r>
    </w:p>
    <w:p w14:paraId="1662CCF9" w14:textId="77777777" w:rsidR="00817CF6" w:rsidRPr="00A470D9" w:rsidRDefault="00817CF6" w:rsidP="00817CF6">
      <w:pPr>
        <w:pStyle w:val="B2"/>
      </w:pPr>
      <w:r w:rsidRPr="00A470D9">
        <w:t>2&gt;</w:t>
      </w:r>
      <w:r w:rsidRPr="00A470D9">
        <w:tab/>
        <w:t xml:space="preserve">submit the </w:t>
      </w:r>
      <w:r w:rsidRPr="00A470D9">
        <w:rPr>
          <w:i/>
        </w:rPr>
        <w:t>RRCReconfigurationComplete</w:t>
      </w:r>
      <w:r w:rsidRPr="00A470D9">
        <w:t xml:space="preserve"> message via SRB1 to lower layers for transmission using the new configuration;</w:t>
      </w:r>
    </w:p>
    <w:p w14:paraId="675E24E0" w14:textId="77777777" w:rsidR="00817CF6" w:rsidRPr="00A470D9" w:rsidRDefault="00817CF6" w:rsidP="00817CF6">
      <w:pPr>
        <w:pStyle w:val="B1"/>
      </w:pPr>
      <w:r w:rsidRPr="00A470D9">
        <w:t>1&gt;</w:t>
      </w:r>
      <w:r w:rsidRPr="00A470D9">
        <w:tab/>
        <w:t xml:space="preserve">if </w:t>
      </w:r>
      <w:r w:rsidRPr="00A470D9">
        <w:rPr>
          <w:i/>
        </w:rPr>
        <w:t>reconfigurationWithSync</w:t>
      </w:r>
      <w:r w:rsidRPr="00A470D9">
        <w:t xml:space="preserve"> was included in </w:t>
      </w:r>
      <w:r w:rsidRPr="00A470D9">
        <w:rPr>
          <w:i/>
        </w:rPr>
        <w:t>spCellConfig</w:t>
      </w:r>
      <w:r w:rsidRPr="00A470D9">
        <w:t xml:space="preserve"> of an MCG or SCG, and when MAC of an NR cell group successfully completes a random access procedure triggered above;</w:t>
      </w:r>
    </w:p>
    <w:p w14:paraId="21B99CF6" w14:textId="77777777" w:rsidR="00817CF6" w:rsidRPr="00A470D9" w:rsidRDefault="00817CF6" w:rsidP="00817CF6">
      <w:pPr>
        <w:pStyle w:val="B2"/>
      </w:pPr>
      <w:r w:rsidRPr="00A470D9">
        <w:t>2&gt;</w:t>
      </w:r>
      <w:r w:rsidRPr="00A470D9">
        <w:tab/>
        <w:t>stop timer T304 for that cell group;</w:t>
      </w:r>
    </w:p>
    <w:p w14:paraId="68C75F4F" w14:textId="77777777" w:rsidR="00817CF6" w:rsidRPr="00A470D9" w:rsidRDefault="00817CF6" w:rsidP="00817CF6">
      <w:pPr>
        <w:pStyle w:val="B2"/>
      </w:pPr>
      <w:r w:rsidRPr="00A470D9">
        <w:t>2&gt;</w:t>
      </w:r>
      <w:r w:rsidRPr="00A470D9">
        <w:tab/>
        <w:t>apply the parts of the CQI reporting configuration, the scheduling request configuration and the sounding RS configuration that do not require the UE to know the SFN of the respective target SpCell, if any;</w:t>
      </w:r>
    </w:p>
    <w:p w14:paraId="43A040A7" w14:textId="77777777" w:rsidR="00817CF6" w:rsidRPr="00A470D9" w:rsidRDefault="00817CF6" w:rsidP="00817CF6">
      <w:pPr>
        <w:pStyle w:val="B2"/>
      </w:pPr>
      <w:r w:rsidRPr="00A470D9">
        <w:t>2&gt;</w:t>
      </w:r>
      <w:r w:rsidRPr="00A470D9">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5DD102B" w14:textId="77777777" w:rsidR="00817CF6" w:rsidRPr="00A470D9" w:rsidRDefault="00817CF6" w:rsidP="00817CF6">
      <w:pPr>
        <w:pStyle w:val="B2"/>
      </w:pPr>
      <w:r w:rsidRPr="00A470D9">
        <w:t>2&gt;</w:t>
      </w:r>
      <w:r w:rsidRPr="00A470D9">
        <w:tab/>
        <w:t xml:space="preserve">if the </w:t>
      </w:r>
      <w:r w:rsidRPr="00A470D9">
        <w:rPr>
          <w:i/>
        </w:rPr>
        <w:t>reconfigurationWithSync</w:t>
      </w:r>
      <w:r w:rsidRPr="00A470D9">
        <w:t xml:space="preserve"> was included in </w:t>
      </w:r>
      <w:r w:rsidRPr="00A470D9">
        <w:rPr>
          <w:i/>
        </w:rPr>
        <w:t>spCellConfig</w:t>
      </w:r>
      <w:r w:rsidRPr="00A470D9">
        <w:t xml:space="preserve"> of an MCG:</w:t>
      </w:r>
    </w:p>
    <w:p w14:paraId="3CC24918" w14:textId="77777777" w:rsidR="00817CF6" w:rsidRPr="00A470D9" w:rsidRDefault="00817CF6" w:rsidP="00817CF6">
      <w:pPr>
        <w:pStyle w:val="B3"/>
      </w:pPr>
      <w:r w:rsidRPr="00A470D9">
        <w:t>3&gt;</w:t>
      </w:r>
      <w:r w:rsidRPr="00A470D9">
        <w:tab/>
        <w:t xml:space="preserve">if the active downlink BWP, which is indicated by the </w:t>
      </w:r>
      <w:r w:rsidRPr="00A470D9">
        <w:rPr>
          <w:i/>
        </w:rPr>
        <w:t>firstActiveDownlinkBWP-Id</w:t>
      </w:r>
      <w:r w:rsidRPr="00A470D9">
        <w:t xml:space="preserve"> for the target SpCell of the MCG, has a common search space configured:</w:t>
      </w:r>
    </w:p>
    <w:p w14:paraId="047AE0C9" w14:textId="77777777" w:rsidR="00817CF6" w:rsidRPr="00A470D9" w:rsidRDefault="00817CF6" w:rsidP="00817CF6">
      <w:pPr>
        <w:pStyle w:val="B4"/>
      </w:pPr>
      <w:r w:rsidRPr="00A470D9">
        <w:t>4&gt;</w:t>
      </w:r>
      <w:r w:rsidRPr="00A470D9">
        <w:tab/>
        <w:t xml:space="preserve">acquire the </w:t>
      </w:r>
      <w:r w:rsidRPr="00A470D9">
        <w:rPr>
          <w:i/>
        </w:rPr>
        <w:t>SIB1</w:t>
      </w:r>
      <w:r w:rsidRPr="00A470D9">
        <w:t xml:space="preserve"> of the target SpCell of the MCG, as specified in 5.2.2.3.1;</w:t>
      </w:r>
    </w:p>
    <w:p w14:paraId="790E21EF" w14:textId="77777777" w:rsidR="00817CF6" w:rsidRPr="00A470D9" w:rsidRDefault="00817CF6" w:rsidP="00817CF6">
      <w:pPr>
        <w:pStyle w:val="B2"/>
      </w:pPr>
      <w:r w:rsidRPr="00A470D9">
        <w:t>2&gt;</w:t>
      </w:r>
      <w:r w:rsidRPr="00A470D9">
        <w:tab/>
        <w:t>the procedure ends.</w:t>
      </w:r>
    </w:p>
    <w:p w14:paraId="2E38C064" w14:textId="77777777" w:rsidR="00817CF6" w:rsidRPr="00A470D9" w:rsidRDefault="00817CF6" w:rsidP="00817CF6">
      <w:pPr>
        <w:pStyle w:val="NO"/>
      </w:pPr>
      <w:r w:rsidRPr="00A470D9">
        <w:t>NOTE:</w:t>
      </w:r>
      <w:r w:rsidRPr="00A470D9">
        <w:tab/>
      </w:r>
      <w:r w:rsidRPr="00A470D9">
        <w:rPr>
          <w:lang w:eastAsia="zh-CN"/>
        </w:rPr>
        <w:t xml:space="preserve">The UE is only required to acquire broadcasted </w:t>
      </w:r>
      <w:r w:rsidRPr="00A470D9">
        <w:rPr>
          <w:i/>
          <w:iCs/>
          <w:lang w:eastAsia="zh-CN"/>
        </w:rPr>
        <w:t>SIB1</w:t>
      </w:r>
      <w:r w:rsidRPr="00A470D9">
        <w:rPr>
          <w:lang w:eastAsia="zh-CN"/>
        </w:rPr>
        <w:t xml:space="preserve"> if the UE can acquire it without disrupting unicast data reception, i.e. the broadcast and unicast beams are quasi co-located</w:t>
      </w:r>
      <w:r w:rsidRPr="00A470D9">
        <w:t>.</w:t>
      </w:r>
    </w:p>
    <w:p w14:paraId="4D1CA5FA" w14:textId="07E15863" w:rsidR="00CC507E" w:rsidRDefault="00CC507E" w:rsidP="00CC507E">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5566B2">
        <w:rPr>
          <w:rFonts w:ascii="Times New Roman" w:hAnsi="Times New Roman" w:cs="Times New Roman"/>
          <w:lang w:val="en-US"/>
        </w:rPr>
        <w:t xml:space="preserve">FIRST </w:t>
      </w:r>
      <w:r w:rsidRPr="004E1C92">
        <w:rPr>
          <w:rFonts w:ascii="Times New Roman" w:hAnsi="Times New Roman" w:cs="Times New Roman"/>
          <w:lang w:val="en-US"/>
        </w:rPr>
        <w:t>CHANGE</w:t>
      </w:r>
    </w:p>
    <w:p w14:paraId="4FFBE2EF" w14:textId="64CA12EE" w:rsidR="00E01C3C" w:rsidRDefault="00E01C3C">
      <w:pPr>
        <w:overflowPunct/>
        <w:autoSpaceDE/>
        <w:autoSpaceDN/>
        <w:adjustRightInd/>
        <w:spacing w:after="0"/>
        <w:textAlignment w:val="auto"/>
        <w:rPr>
          <w:lang w:val="en-US" w:eastAsia="ko-KR"/>
        </w:rPr>
      </w:pPr>
      <w:r>
        <w:rPr>
          <w:lang w:val="en-US" w:eastAsia="ko-KR"/>
        </w:rPr>
        <w:br w:type="page"/>
      </w:r>
    </w:p>
    <w:p w14:paraId="5B4CE127" w14:textId="77777777" w:rsidR="00ED248D" w:rsidRDefault="00ED248D" w:rsidP="003131CE">
      <w:pPr>
        <w:rPr>
          <w:lang w:val="en-US" w:eastAsia="ko-KR"/>
        </w:rPr>
        <w:sectPr w:rsidR="00ED248D" w:rsidSect="00CF4F28">
          <w:footerReference w:type="default" r:id="rId17"/>
          <w:footnotePr>
            <w:numRestart w:val="eachSect"/>
          </w:footnotePr>
          <w:pgSz w:w="11907" w:h="16840"/>
          <w:pgMar w:top="1416" w:right="1133" w:bottom="1133" w:left="1133" w:header="850" w:footer="340" w:gutter="0"/>
          <w:cols w:space="720"/>
          <w:formProt w:val="0"/>
          <w:docGrid w:linePitch="272"/>
        </w:sectPr>
      </w:pPr>
    </w:p>
    <w:p w14:paraId="37452587" w14:textId="6B349534" w:rsidR="00710F8D" w:rsidRDefault="00710F8D" w:rsidP="003131CE">
      <w:pPr>
        <w:rPr>
          <w:lang w:val="en-US" w:eastAsia="ko-KR"/>
        </w:rPr>
      </w:pPr>
    </w:p>
    <w:p w14:paraId="5BB1DB44" w14:textId="747536A7" w:rsidR="00C91322" w:rsidRDefault="00C91322" w:rsidP="00C91322">
      <w:pPr>
        <w:pStyle w:val="Note-Boxed"/>
        <w:jc w:val="center"/>
        <w:rPr>
          <w:rFonts w:ascii="Times New Roman" w:hAnsi="Times New Roman" w:cs="Times New Roman"/>
          <w:lang w:val="en-US"/>
        </w:rPr>
      </w:pPr>
      <w:r>
        <w:rPr>
          <w:rFonts w:ascii="Times New Roman" w:hAnsi="Times New Roman" w:cs="Times New Roman"/>
          <w:lang w:val="en-US"/>
        </w:rPr>
        <w:t xml:space="preserve">START OF SECOND </w:t>
      </w:r>
      <w:r w:rsidRPr="004E1C92">
        <w:rPr>
          <w:rFonts w:ascii="Times New Roman" w:hAnsi="Times New Roman" w:cs="Times New Roman"/>
          <w:lang w:val="en-US"/>
        </w:rPr>
        <w:t>CHANGE</w:t>
      </w:r>
    </w:p>
    <w:p w14:paraId="3F6368D8" w14:textId="77777777" w:rsidR="005566B2" w:rsidRPr="00A470D9" w:rsidRDefault="005566B2" w:rsidP="005566B2">
      <w:pPr>
        <w:pStyle w:val="Heading3"/>
      </w:pPr>
      <w:bookmarkStart w:id="24" w:name="_Toc525763310"/>
      <w:r w:rsidRPr="00A470D9">
        <w:t>6.2.2</w:t>
      </w:r>
      <w:r w:rsidRPr="00A470D9">
        <w:tab/>
        <w:t>Message definitions</w:t>
      </w:r>
      <w:bookmarkEnd w:id="24"/>
    </w:p>
    <w:p w14:paraId="5A9CE037" w14:textId="77777777" w:rsidR="005566B2" w:rsidRPr="00A470D9" w:rsidRDefault="005566B2" w:rsidP="005566B2">
      <w:pPr>
        <w:pStyle w:val="Heading4"/>
      </w:pPr>
      <w:bookmarkStart w:id="25" w:name="_Toc525763322"/>
      <w:r w:rsidRPr="00A470D9">
        <w:t>–</w:t>
      </w:r>
      <w:r w:rsidRPr="00A470D9">
        <w:tab/>
      </w:r>
      <w:r w:rsidRPr="00A470D9">
        <w:rPr>
          <w:i/>
          <w:noProof/>
        </w:rPr>
        <w:t>RRCReconfiguration</w:t>
      </w:r>
      <w:bookmarkEnd w:id="25"/>
    </w:p>
    <w:p w14:paraId="4F528DEC" w14:textId="77777777" w:rsidR="005566B2" w:rsidRPr="00A470D9" w:rsidRDefault="005566B2" w:rsidP="005566B2">
      <w:r w:rsidRPr="00A470D9">
        <w:t xml:space="preserve">The </w:t>
      </w:r>
      <w:r w:rsidRPr="00A470D9">
        <w:rPr>
          <w:i/>
        </w:rPr>
        <w:t xml:space="preserve">RRCReconfiguration </w:t>
      </w:r>
      <w:r w:rsidRPr="00A470D9">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2D1B7ED0" w14:textId="77777777" w:rsidR="005566B2" w:rsidRPr="00A470D9" w:rsidRDefault="005566B2" w:rsidP="005566B2">
      <w:pPr>
        <w:pStyle w:val="B1"/>
      </w:pPr>
      <w:r w:rsidRPr="00A470D9">
        <w:t>Signalling radio bearer: SRB1 or SRB3</w:t>
      </w:r>
    </w:p>
    <w:p w14:paraId="12DCB081" w14:textId="77777777" w:rsidR="005566B2" w:rsidRPr="00A470D9" w:rsidRDefault="005566B2" w:rsidP="005566B2">
      <w:pPr>
        <w:pStyle w:val="B1"/>
      </w:pPr>
      <w:r w:rsidRPr="00A470D9">
        <w:t>RLC-SAP: AM</w:t>
      </w:r>
    </w:p>
    <w:p w14:paraId="376C0E85" w14:textId="77777777" w:rsidR="005566B2" w:rsidRPr="00A470D9" w:rsidRDefault="005566B2" w:rsidP="005566B2">
      <w:pPr>
        <w:pStyle w:val="B1"/>
      </w:pPr>
      <w:r w:rsidRPr="00A470D9">
        <w:t>Logical channel: DCCH</w:t>
      </w:r>
    </w:p>
    <w:p w14:paraId="4775CCFF" w14:textId="77777777" w:rsidR="005566B2" w:rsidRPr="00A470D9" w:rsidRDefault="005566B2" w:rsidP="005566B2">
      <w:pPr>
        <w:pStyle w:val="B1"/>
      </w:pPr>
      <w:r w:rsidRPr="00A470D9">
        <w:t>Direction: Network to UE</w:t>
      </w:r>
    </w:p>
    <w:p w14:paraId="0D4633D2" w14:textId="77777777" w:rsidR="005566B2" w:rsidRPr="00A470D9" w:rsidRDefault="005566B2" w:rsidP="005566B2">
      <w:pPr>
        <w:pStyle w:val="TH"/>
        <w:rPr>
          <w:bCs/>
          <w:i/>
          <w:iCs/>
        </w:rPr>
      </w:pPr>
      <w:r w:rsidRPr="00A470D9">
        <w:rPr>
          <w:bCs/>
          <w:i/>
          <w:iCs/>
        </w:rPr>
        <w:t>RRCReconfiguration message</w:t>
      </w:r>
    </w:p>
    <w:p w14:paraId="593EC951" w14:textId="77777777" w:rsidR="005566B2" w:rsidRPr="00A470D9" w:rsidRDefault="005566B2" w:rsidP="005566B2">
      <w:pPr>
        <w:pStyle w:val="PL"/>
        <w:rPr>
          <w:color w:val="808080"/>
        </w:rPr>
      </w:pPr>
      <w:r w:rsidRPr="00A470D9">
        <w:rPr>
          <w:color w:val="808080"/>
        </w:rPr>
        <w:t>-- ASN1START</w:t>
      </w:r>
    </w:p>
    <w:p w14:paraId="58BE13F2" w14:textId="77777777" w:rsidR="005566B2" w:rsidRPr="00A470D9" w:rsidRDefault="005566B2" w:rsidP="005566B2">
      <w:pPr>
        <w:pStyle w:val="PL"/>
        <w:rPr>
          <w:color w:val="808080"/>
        </w:rPr>
      </w:pPr>
      <w:r w:rsidRPr="00A470D9">
        <w:rPr>
          <w:color w:val="808080"/>
        </w:rPr>
        <w:t>-- TAG-RRCRECONFIGURATION-START</w:t>
      </w:r>
    </w:p>
    <w:p w14:paraId="0F101DDB" w14:textId="77777777" w:rsidR="005566B2" w:rsidRPr="00A470D9" w:rsidRDefault="005566B2" w:rsidP="005566B2">
      <w:pPr>
        <w:pStyle w:val="PL"/>
      </w:pPr>
    </w:p>
    <w:p w14:paraId="78562675" w14:textId="77777777" w:rsidR="005566B2" w:rsidRPr="00A470D9" w:rsidRDefault="005566B2" w:rsidP="005566B2">
      <w:pPr>
        <w:pStyle w:val="PL"/>
      </w:pPr>
      <w:r w:rsidRPr="00A470D9">
        <w:t xml:space="preserve">RRCReconfiguration ::=              </w:t>
      </w:r>
      <w:r w:rsidRPr="00A470D9">
        <w:rPr>
          <w:color w:val="993366"/>
        </w:rPr>
        <w:t>SEQUENCE</w:t>
      </w:r>
      <w:r w:rsidRPr="00A470D9">
        <w:t xml:space="preserve"> {</w:t>
      </w:r>
    </w:p>
    <w:p w14:paraId="1C0E56C9" w14:textId="77777777" w:rsidR="005566B2" w:rsidRPr="00A470D9" w:rsidRDefault="005566B2" w:rsidP="005566B2">
      <w:pPr>
        <w:pStyle w:val="PL"/>
      </w:pPr>
      <w:r w:rsidRPr="00A470D9">
        <w:t xml:space="preserve">    rrc-TransactionIdentifier           RRC-TransactionIdentifier,</w:t>
      </w:r>
    </w:p>
    <w:p w14:paraId="6D240F4B" w14:textId="77777777" w:rsidR="005566B2" w:rsidRPr="00A470D9" w:rsidRDefault="005566B2" w:rsidP="005566B2">
      <w:pPr>
        <w:pStyle w:val="PL"/>
      </w:pPr>
      <w:r w:rsidRPr="00A470D9">
        <w:t xml:space="preserve">    criticalExtensions                  </w:t>
      </w:r>
      <w:r w:rsidRPr="00A470D9">
        <w:rPr>
          <w:color w:val="993366"/>
        </w:rPr>
        <w:t>CHOICE</w:t>
      </w:r>
      <w:r w:rsidRPr="00A470D9">
        <w:t xml:space="preserve"> {</w:t>
      </w:r>
    </w:p>
    <w:p w14:paraId="1B6BABE1" w14:textId="77777777" w:rsidR="005566B2" w:rsidRPr="00A470D9" w:rsidRDefault="005566B2" w:rsidP="005566B2">
      <w:pPr>
        <w:pStyle w:val="PL"/>
      </w:pPr>
      <w:r w:rsidRPr="00A470D9">
        <w:t xml:space="preserve">        rrcReconfiguration                  RRCReconfiguration-IEs,</w:t>
      </w:r>
    </w:p>
    <w:p w14:paraId="0CADA57E" w14:textId="77777777" w:rsidR="005566B2" w:rsidRPr="00A470D9" w:rsidRDefault="005566B2" w:rsidP="005566B2">
      <w:pPr>
        <w:pStyle w:val="PL"/>
      </w:pPr>
      <w:r w:rsidRPr="00A470D9">
        <w:t xml:space="preserve">        criticalExtensionsFuture            </w:t>
      </w:r>
      <w:r w:rsidRPr="00A470D9">
        <w:rPr>
          <w:color w:val="993366"/>
        </w:rPr>
        <w:t>SEQUENCE</w:t>
      </w:r>
      <w:r w:rsidRPr="00A470D9">
        <w:t xml:space="preserve"> {}</w:t>
      </w:r>
    </w:p>
    <w:p w14:paraId="7CB28293" w14:textId="77777777" w:rsidR="005566B2" w:rsidRPr="00A470D9" w:rsidRDefault="005566B2" w:rsidP="005566B2">
      <w:pPr>
        <w:pStyle w:val="PL"/>
      </w:pPr>
      <w:r w:rsidRPr="00A470D9">
        <w:t xml:space="preserve">    }</w:t>
      </w:r>
    </w:p>
    <w:p w14:paraId="67483D42" w14:textId="77777777" w:rsidR="005566B2" w:rsidRPr="00A470D9" w:rsidRDefault="005566B2" w:rsidP="005566B2">
      <w:pPr>
        <w:pStyle w:val="PL"/>
      </w:pPr>
      <w:r w:rsidRPr="00A470D9">
        <w:t>}</w:t>
      </w:r>
    </w:p>
    <w:p w14:paraId="5962F08E" w14:textId="77777777" w:rsidR="005566B2" w:rsidRPr="00A470D9" w:rsidRDefault="005566B2" w:rsidP="005566B2">
      <w:pPr>
        <w:pStyle w:val="PL"/>
      </w:pPr>
    </w:p>
    <w:p w14:paraId="43B360C9" w14:textId="77777777" w:rsidR="005566B2" w:rsidRPr="00A470D9" w:rsidRDefault="005566B2" w:rsidP="005566B2">
      <w:pPr>
        <w:pStyle w:val="PL"/>
      </w:pPr>
      <w:r w:rsidRPr="00A470D9">
        <w:t xml:space="preserve">RRCReconfiguration-IEs ::=          </w:t>
      </w:r>
      <w:r w:rsidRPr="00A470D9">
        <w:rPr>
          <w:color w:val="993366"/>
        </w:rPr>
        <w:t>SEQUENCE</w:t>
      </w:r>
      <w:r w:rsidRPr="00A470D9">
        <w:t xml:space="preserve"> {</w:t>
      </w:r>
    </w:p>
    <w:p w14:paraId="5394D9C2" w14:textId="77777777" w:rsidR="005566B2" w:rsidRPr="00A470D9" w:rsidRDefault="005566B2" w:rsidP="005566B2">
      <w:pPr>
        <w:pStyle w:val="PL"/>
        <w:rPr>
          <w:color w:val="808080"/>
        </w:rPr>
      </w:pPr>
      <w:r w:rsidRPr="00A470D9">
        <w:t xml:space="preserve">    radioBearerConfig                       RadioBearerConfig                                                      </w:t>
      </w:r>
      <w:r w:rsidRPr="00A470D9">
        <w:rPr>
          <w:color w:val="993366"/>
        </w:rPr>
        <w:t>OPTIONAL</w:t>
      </w:r>
      <w:r w:rsidRPr="00A470D9">
        <w:t xml:space="preserve">, </w:t>
      </w:r>
      <w:r w:rsidRPr="00A470D9">
        <w:rPr>
          <w:color w:val="808080"/>
        </w:rPr>
        <w:t>-- Need M</w:t>
      </w:r>
    </w:p>
    <w:p w14:paraId="1072C00C" w14:textId="77777777" w:rsidR="005566B2" w:rsidRPr="00A470D9" w:rsidRDefault="005566B2" w:rsidP="005566B2">
      <w:pPr>
        <w:pStyle w:val="PL"/>
        <w:rPr>
          <w:color w:val="808080"/>
        </w:rPr>
      </w:pPr>
      <w:r w:rsidRPr="00A470D9">
        <w:t xml:space="preserve">    secondaryCellGroup                      </w:t>
      </w:r>
      <w:r w:rsidRPr="00A470D9">
        <w:rPr>
          <w:color w:val="993366"/>
        </w:rPr>
        <w:t>OCTET</w:t>
      </w:r>
      <w:r w:rsidRPr="00A470D9">
        <w:t xml:space="preserve"> </w:t>
      </w:r>
      <w:r w:rsidRPr="00A470D9">
        <w:rPr>
          <w:color w:val="993366"/>
        </w:rPr>
        <w:t>STRING</w:t>
      </w:r>
      <w:r w:rsidRPr="00A470D9">
        <w:t xml:space="preserve"> (CONTAINING CellGroupConfig)                              </w:t>
      </w:r>
      <w:r w:rsidRPr="00A470D9">
        <w:rPr>
          <w:color w:val="993366"/>
        </w:rPr>
        <w:t>OPTIONAL</w:t>
      </w:r>
      <w:r w:rsidRPr="00A470D9">
        <w:t xml:space="preserve">, </w:t>
      </w:r>
      <w:r w:rsidRPr="00A470D9">
        <w:rPr>
          <w:color w:val="808080"/>
        </w:rPr>
        <w:t>-- Need M</w:t>
      </w:r>
    </w:p>
    <w:p w14:paraId="1D3E344C" w14:textId="77777777" w:rsidR="005566B2" w:rsidRPr="00A470D9" w:rsidRDefault="005566B2" w:rsidP="005566B2">
      <w:pPr>
        <w:pStyle w:val="PL"/>
        <w:rPr>
          <w:color w:val="808080"/>
        </w:rPr>
      </w:pPr>
      <w:r w:rsidRPr="00A470D9">
        <w:t xml:space="preserve">    measConfig                              MeasConfig                                                             </w:t>
      </w:r>
      <w:r w:rsidRPr="00A470D9">
        <w:rPr>
          <w:color w:val="993366"/>
        </w:rPr>
        <w:t>OPTIONAL</w:t>
      </w:r>
      <w:r w:rsidRPr="00A470D9">
        <w:t xml:space="preserve">, </w:t>
      </w:r>
      <w:r w:rsidRPr="00A470D9">
        <w:rPr>
          <w:color w:val="808080"/>
        </w:rPr>
        <w:t>-- Need M</w:t>
      </w:r>
    </w:p>
    <w:p w14:paraId="76691A54" w14:textId="77777777" w:rsidR="005566B2" w:rsidRPr="00A470D9" w:rsidRDefault="005566B2" w:rsidP="005566B2">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3923F6BC" w14:textId="77777777" w:rsidR="005566B2" w:rsidRPr="00A470D9" w:rsidRDefault="005566B2" w:rsidP="005566B2">
      <w:pPr>
        <w:pStyle w:val="PL"/>
      </w:pPr>
      <w:r w:rsidRPr="00A470D9">
        <w:t xml:space="preserve">    nonCriticalExtension                    RRCReconfiguration-v1530-IEs                                           </w:t>
      </w:r>
      <w:r w:rsidRPr="00A470D9">
        <w:rPr>
          <w:color w:val="993366"/>
        </w:rPr>
        <w:t>OPTIONAL</w:t>
      </w:r>
    </w:p>
    <w:p w14:paraId="33BD6BA1" w14:textId="77777777" w:rsidR="005566B2" w:rsidRPr="00A470D9" w:rsidRDefault="005566B2" w:rsidP="005566B2">
      <w:pPr>
        <w:pStyle w:val="PL"/>
      </w:pPr>
      <w:r w:rsidRPr="00A470D9">
        <w:t>}</w:t>
      </w:r>
    </w:p>
    <w:p w14:paraId="04D6D775" w14:textId="77777777" w:rsidR="005566B2" w:rsidRPr="00A470D9" w:rsidRDefault="005566B2" w:rsidP="005566B2">
      <w:pPr>
        <w:pStyle w:val="PL"/>
      </w:pPr>
    </w:p>
    <w:p w14:paraId="4114606C" w14:textId="77777777" w:rsidR="005566B2" w:rsidRPr="00A470D9" w:rsidRDefault="005566B2" w:rsidP="005566B2">
      <w:pPr>
        <w:pStyle w:val="PL"/>
      </w:pPr>
      <w:r w:rsidRPr="00A470D9">
        <w:t xml:space="preserve">RRCReconfiguration-v1530-IEs ::=            </w:t>
      </w:r>
      <w:r w:rsidRPr="00A470D9">
        <w:rPr>
          <w:color w:val="993366"/>
        </w:rPr>
        <w:t>SEQUENCE</w:t>
      </w:r>
      <w:r w:rsidRPr="00A470D9">
        <w:t xml:space="preserve"> {</w:t>
      </w:r>
    </w:p>
    <w:p w14:paraId="45C3DC8F" w14:textId="77777777" w:rsidR="005566B2" w:rsidRPr="00A470D9" w:rsidRDefault="005566B2" w:rsidP="005566B2">
      <w:pPr>
        <w:pStyle w:val="PL"/>
        <w:rPr>
          <w:color w:val="808080"/>
        </w:rPr>
      </w:pPr>
      <w:r w:rsidRPr="00A470D9">
        <w:t xml:space="preserve">    masterCellGroup                         </w:t>
      </w:r>
      <w:r w:rsidRPr="00A470D9">
        <w:rPr>
          <w:color w:val="993366"/>
        </w:rPr>
        <w:t>OCTET</w:t>
      </w:r>
      <w:r w:rsidRPr="00A470D9">
        <w:t xml:space="preserve"> </w:t>
      </w:r>
      <w:r w:rsidRPr="00A470D9">
        <w:rPr>
          <w:color w:val="993366"/>
        </w:rPr>
        <w:t>STRING</w:t>
      </w:r>
      <w:r w:rsidRPr="00A470D9">
        <w:t xml:space="preserve"> (CONTAINING CellGroupConfig)                              </w:t>
      </w:r>
      <w:r w:rsidRPr="00A470D9">
        <w:rPr>
          <w:color w:val="993366"/>
        </w:rPr>
        <w:t>OPTIONAL</w:t>
      </w:r>
      <w:r w:rsidRPr="00A470D9">
        <w:t xml:space="preserve">, </w:t>
      </w:r>
      <w:r w:rsidRPr="00A470D9">
        <w:rPr>
          <w:color w:val="808080"/>
        </w:rPr>
        <w:t>-- Need M</w:t>
      </w:r>
    </w:p>
    <w:p w14:paraId="05F1452D" w14:textId="77777777" w:rsidR="005566B2" w:rsidRPr="00A470D9" w:rsidRDefault="005566B2" w:rsidP="005566B2">
      <w:pPr>
        <w:pStyle w:val="PL"/>
        <w:rPr>
          <w:color w:val="808080"/>
        </w:rPr>
      </w:pPr>
      <w:r w:rsidRPr="00A470D9">
        <w:t xml:space="preserve">    fullConfig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FullConfig</w:t>
      </w:r>
    </w:p>
    <w:p w14:paraId="13F7800E" w14:textId="77777777" w:rsidR="005566B2" w:rsidRPr="00A470D9" w:rsidRDefault="005566B2" w:rsidP="005566B2">
      <w:pPr>
        <w:pStyle w:val="PL"/>
        <w:rPr>
          <w:color w:val="808080"/>
        </w:rPr>
      </w:pPr>
      <w:r w:rsidRPr="00A470D9">
        <w:t xml:space="preserve">    dedicatedNAS-MessageList                </w:t>
      </w:r>
      <w:r w:rsidRPr="00A470D9">
        <w:rPr>
          <w:color w:val="993366"/>
        </w:rPr>
        <w:t>SEQUENCE</w:t>
      </w:r>
      <w:r w:rsidRPr="00A470D9">
        <w:t xml:space="preserve"> (</w:t>
      </w:r>
      <w:r w:rsidRPr="00A470D9">
        <w:rPr>
          <w:color w:val="993366"/>
        </w:rPr>
        <w:t>SIZE</w:t>
      </w:r>
      <w:r w:rsidRPr="00A470D9">
        <w:t>(1..maxDRB))</w:t>
      </w:r>
      <w:r w:rsidRPr="00A470D9">
        <w:rPr>
          <w:color w:val="993366"/>
        </w:rPr>
        <w:t xml:space="preserve"> OF</w:t>
      </w:r>
      <w:r w:rsidRPr="00A470D9">
        <w:t xml:space="preserve"> DedicatedNAS-Message                     </w:t>
      </w:r>
      <w:r w:rsidRPr="00A470D9">
        <w:rPr>
          <w:color w:val="993366"/>
        </w:rPr>
        <w:t>OPTIONAL</w:t>
      </w:r>
      <w:r w:rsidRPr="00A470D9">
        <w:t xml:space="preserve">, </w:t>
      </w:r>
      <w:r w:rsidRPr="00A470D9">
        <w:rPr>
          <w:color w:val="808080"/>
        </w:rPr>
        <w:t>-- Cond nonHO</w:t>
      </w:r>
    </w:p>
    <w:p w14:paraId="18F84F1D" w14:textId="77777777" w:rsidR="005566B2" w:rsidRPr="00A470D9" w:rsidRDefault="005566B2" w:rsidP="005566B2">
      <w:pPr>
        <w:pStyle w:val="PL"/>
        <w:rPr>
          <w:color w:val="808080"/>
        </w:rPr>
      </w:pPr>
      <w:r w:rsidRPr="00A470D9">
        <w:t xml:space="preserve">    masterKeyUpdate                         MasterKeyUpdate                                                        </w:t>
      </w:r>
      <w:r w:rsidRPr="00A470D9">
        <w:rPr>
          <w:color w:val="993366"/>
        </w:rPr>
        <w:t>OPTIONAL</w:t>
      </w:r>
      <w:r w:rsidRPr="00A470D9">
        <w:t xml:space="preserve">, </w:t>
      </w:r>
      <w:r w:rsidRPr="00A470D9">
        <w:rPr>
          <w:color w:val="808080"/>
        </w:rPr>
        <w:t>-- Cond MasterKeyChange</w:t>
      </w:r>
    </w:p>
    <w:p w14:paraId="08FFBD97" w14:textId="77777777" w:rsidR="005566B2" w:rsidRPr="00A470D9" w:rsidRDefault="005566B2" w:rsidP="005566B2">
      <w:pPr>
        <w:pStyle w:val="PL"/>
        <w:rPr>
          <w:color w:val="808080"/>
        </w:rPr>
      </w:pPr>
      <w:r w:rsidRPr="00A470D9">
        <w:t xml:space="preserve">    dedicatedSIB1-Delivery                  </w:t>
      </w:r>
      <w:r w:rsidRPr="00A470D9">
        <w:rPr>
          <w:color w:val="993366"/>
        </w:rPr>
        <w:t>OCTET</w:t>
      </w:r>
      <w:r w:rsidRPr="00A470D9">
        <w:t xml:space="preserve"> </w:t>
      </w:r>
      <w:r w:rsidRPr="00A470D9">
        <w:rPr>
          <w:color w:val="993366"/>
        </w:rPr>
        <w:t>STRING</w:t>
      </w:r>
      <w:r w:rsidRPr="00A470D9">
        <w:t xml:space="preserve"> (CONTAINING SIB1)                                         </w:t>
      </w:r>
      <w:r w:rsidRPr="00A470D9">
        <w:rPr>
          <w:color w:val="993366"/>
        </w:rPr>
        <w:t>OPTIONAL</w:t>
      </w:r>
      <w:r w:rsidRPr="00A470D9">
        <w:t xml:space="preserve">, </w:t>
      </w:r>
      <w:r w:rsidRPr="00A470D9">
        <w:rPr>
          <w:color w:val="808080"/>
        </w:rPr>
        <w:t>-- Need N</w:t>
      </w:r>
    </w:p>
    <w:p w14:paraId="56190A38" w14:textId="77777777" w:rsidR="005566B2" w:rsidRPr="00A470D9" w:rsidRDefault="005566B2" w:rsidP="005566B2">
      <w:pPr>
        <w:pStyle w:val="PL"/>
        <w:rPr>
          <w:color w:val="808080"/>
        </w:rPr>
      </w:pPr>
      <w:r w:rsidRPr="00A470D9">
        <w:t xml:space="preserve">    dedicatedSystemInformationDelivery      </w:t>
      </w:r>
      <w:r w:rsidRPr="00A470D9">
        <w:rPr>
          <w:color w:val="993366"/>
        </w:rPr>
        <w:t>OCTET</w:t>
      </w:r>
      <w:r w:rsidRPr="00A470D9">
        <w:t xml:space="preserve"> </w:t>
      </w:r>
      <w:r w:rsidRPr="00A470D9">
        <w:rPr>
          <w:color w:val="993366"/>
        </w:rPr>
        <w:t>STRING</w:t>
      </w:r>
      <w:r w:rsidRPr="00A470D9">
        <w:t xml:space="preserve"> (CONTAINING SystemInformation)                            </w:t>
      </w:r>
      <w:r w:rsidRPr="00A470D9">
        <w:rPr>
          <w:color w:val="993366"/>
        </w:rPr>
        <w:t>OPTIONAL</w:t>
      </w:r>
      <w:r w:rsidRPr="00A470D9">
        <w:t xml:space="preserve">, </w:t>
      </w:r>
      <w:r w:rsidRPr="00A470D9">
        <w:rPr>
          <w:color w:val="808080"/>
        </w:rPr>
        <w:t>-- Need N</w:t>
      </w:r>
    </w:p>
    <w:p w14:paraId="19A9E14F" w14:textId="77777777" w:rsidR="005566B2" w:rsidRPr="00A470D9" w:rsidRDefault="005566B2" w:rsidP="005566B2">
      <w:pPr>
        <w:pStyle w:val="PL"/>
        <w:rPr>
          <w:color w:val="808080"/>
        </w:rPr>
      </w:pPr>
      <w:r w:rsidRPr="00A470D9">
        <w:t xml:space="preserve">    otherConfig                             OtherConfig                                                           </w:t>
      </w:r>
      <w:r w:rsidRPr="00A470D9">
        <w:rPr>
          <w:color w:val="993366"/>
        </w:rPr>
        <w:t>OPTIONAL</w:t>
      </w:r>
      <w:r w:rsidRPr="00A470D9">
        <w:t xml:space="preserve">,   </w:t>
      </w:r>
      <w:r w:rsidRPr="00A470D9">
        <w:rPr>
          <w:color w:val="808080"/>
        </w:rPr>
        <w:t>-- Need N</w:t>
      </w:r>
    </w:p>
    <w:p w14:paraId="25355ACF" w14:textId="77777777" w:rsidR="005566B2" w:rsidRPr="00A470D9" w:rsidRDefault="005566B2" w:rsidP="005566B2">
      <w:pPr>
        <w:pStyle w:val="PL"/>
      </w:pPr>
      <w:r w:rsidRPr="00A470D9">
        <w:lastRenderedPageBreak/>
        <w:t xml:space="preserve">    nonCriticalExtension                    </w:t>
      </w:r>
      <w:r w:rsidRPr="00A470D9">
        <w:rPr>
          <w:color w:val="993366"/>
        </w:rPr>
        <w:t>SEQUENCE</w:t>
      </w:r>
      <w:r w:rsidRPr="00A470D9">
        <w:t xml:space="preserve"> {}                                                           </w:t>
      </w:r>
      <w:r w:rsidRPr="00A470D9">
        <w:rPr>
          <w:color w:val="993366"/>
        </w:rPr>
        <w:t>OPTIONAL</w:t>
      </w:r>
    </w:p>
    <w:p w14:paraId="0AE97924" w14:textId="77777777" w:rsidR="005566B2" w:rsidRPr="00A470D9" w:rsidRDefault="005566B2" w:rsidP="005566B2">
      <w:pPr>
        <w:pStyle w:val="PL"/>
      </w:pPr>
      <w:r w:rsidRPr="00A470D9">
        <w:t>}</w:t>
      </w:r>
    </w:p>
    <w:p w14:paraId="39D9078F" w14:textId="77777777" w:rsidR="005566B2" w:rsidRPr="00A470D9" w:rsidRDefault="005566B2" w:rsidP="005566B2">
      <w:pPr>
        <w:pStyle w:val="PL"/>
      </w:pPr>
    </w:p>
    <w:p w14:paraId="5603DC9A" w14:textId="77777777" w:rsidR="005566B2" w:rsidRPr="00A470D9" w:rsidRDefault="005566B2" w:rsidP="005566B2">
      <w:pPr>
        <w:pStyle w:val="PL"/>
      </w:pPr>
      <w:r w:rsidRPr="00A470D9">
        <w:t xml:space="preserve">MasterKeyUpdate ::=                 </w:t>
      </w:r>
      <w:r w:rsidRPr="00A470D9">
        <w:rPr>
          <w:color w:val="993366"/>
        </w:rPr>
        <w:t>SEQUENCE</w:t>
      </w:r>
      <w:r w:rsidRPr="00A470D9">
        <w:t xml:space="preserve"> {</w:t>
      </w:r>
    </w:p>
    <w:p w14:paraId="6D32F01C" w14:textId="77777777" w:rsidR="005566B2" w:rsidRPr="00A470D9" w:rsidRDefault="005566B2" w:rsidP="005566B2">
      <w:pPr>
        <w:pStyle w:val="PL"/>
      </w:pPr>
      <w:r w:rsidRPr="00A470D9">
        <w:t xml:space="preserve">    keySetChangeIndicator           </w:t>
      </w:r>
      <w:r w:rsidRPr="00A470D9">
        <w:rPr>
          <w:color w:val="993366"/>
        </w:rPr>
        <w:t>BOOLEAN</w:t>
      </w:r>
      <w:r w:rsidRPr="00A470D9">
        <w:t>,</w:t>
      </w:r>
    </w:p>
    <w:p w14:paraId="56325F27" w14:textId="77777777" w:rsidR="005566B2" w:rsidRPr="00A470D9" w:rsidRDefault="005566B2" w:rsidP="005566B2">
      <w:pPr>
        <w:pStyle w:val="PL"/>
      </w:pPr>
      <w:r w:rsidRPr="00A470D9">
        <w:t xml:space="preserve">    nextHopChainingCount            NextHopChainingCount,</w:t>
      </w:r>
    </w:p>
    <w:p w14:paraId="6579341B" w14:textId="77777777" w:rsidR="005566B2" w:rsidRPr="00A470D9" w:rsidRDefault="005566B2" w:rsidP="005566B2">
      <w:pPr>
        <w:pStyle w:val="PL"/>
        <w:rPr>
          <w:color w:val="808080"/>
        </w:rPr>
      </w:pPr>
      <w:r w:rsidRPr="00A470D9">
        <w:t xml:space="preserve">    nas-Container                   </w:t>
      </w:r>
      <w:r w:rsidRPr="00A470D9">
        <w:rPr>
          <w:color w:val="993366"/>
        </w:rPr>
        <w:t>OCTET</w:t>
      </w:r>
      <w:r w:rsidRPr="00A470D9">
        <w:t xml:space="preserve"> </w:t>
      </w:r>
      <w:r w:rsidRPr="00A470D9">
        <w:rPr>
          <w:color w:val="993366"/>
        </w:rPr>
        <w:t>STRING</w:t>
      </w:r>
      <w:r w:rsidRPr="00A470D9">
        <w:t xml:space="preserve">                                                    </w:t>
      </w:r>
      <w:r w:rsidRPr="00A470D9">
        <w:tab/>
      </w:r>
      <w:r w:rsidRPr="00A470D9">
        <w:tab/>
      </w:r>
      <w:r w:rsidRPr="00A470D9">
        <w:tab/>
      </w:r>
      <w:r w:rsidRPr="00A470D9">
        <w:rPr>
          <w:color w:val="993366"/>
        </w:rPr>
        <w:t>OPTIONAL</w:t>
      </w:r>
      <w:r w:rsidRPr="00A470D9">
        <w:t xml:space="preserve">,   </w:t>
      </w:r>
      <w:r w:rsidRPr="00A470D9">
        <w:rPr>
          <w:color w:val="808080"/>
        </w:rPr>
        <w:t xml:space="preserve"> -- Cond securityNASC</w:t>
      </w:r>
    </w:p>
    <w:p w14:paraId="75D0E0F3" w14:textId="77777777" w:rsidR="005566B2" w:rsidRPr="00A470D9" w:rsidRDefault="005566B2" w:rsidP="005566B2">
      <w:pPr>
        <w:pStyle w:val="PL"/>
      </w:pPr>
      <w:r w:rsidRPr="00A470D9">
        <w:t xml:space="preserve">    ...</w:t>
      </w:r>
    </w:p>
    <w:p w14:paraId="6952AEC1" w14:textId="77777777" w:rsidR="005566B2" w:rsidRPr="00A470D9" w:rsidRDefault="005566B2" w:rsidP="005566B2">
      <w:pPr>
        <w:pStyle w:val="PL"/>
      </w:pPr>
      <w:r w:rsidRPr="00A470D9">
        <w:t>}</w:t>
      </w:r>
    </w:p>
    <w:p w14:paraId="24071248" w14:textId="77777777" w:rsidR="005566B2" w:rsidRPr="00A470D9" w:rsidRDefault="005566B2" w:rsidP="005566B2">
      <w:pPr>
        <w:pStyle w:val="PL"/>
      </w:pPr>
    </w:p>
    <w:p w14:paraId="3E552AC6" w14:textId="77777777" w:rsidR="005566B2" w:rsidRPr="00A470D9" w:rsidRDefault="005566B2" w:rsidP="005566B2">
      <w:pPr>
        <w:pStyle w:val="PL"/>
        <w:rPr>
          <w:color w:val="808080"/>
        </w:rPr>
      </w:pPr>
      <w:r w:rsidRPr="00A470D9">
        <w:rPr>
          <w:color w:val="808080"/>
        </w:rPr>
        <w:t>-- TAG-RRCRECONFIGURATION-STOP</w:t>
      </w:r>
    </w:p>
    <w:p w14:paraId="6456C6DE" w14:textId="77777777" w:rsidR="005566B2" w:rsidRPr="00A470D9" w:rsidRDefault="005566B2" w:rsidP="005566B2">
      <w:pPr>
        <w:pStyle w:val="PL"/>
        <w:rPr>
          <w:color w:val="808080"/>
        </w:rPr>
      </w:pPr>
      <w:r w:rsidRPr="00A470D9">
        <w:rPr>
          <w:color w:val="808080"/>
        </w:rPr>
        <w:t>-- ASN1STOP</w:t>
      </w:r>
    </w:p>
    <w:p w14:paraId="701823CA" w14:textId="77777777" w:rsidR="005566B2" w:rsidRPr="00A470D9" w:rsidRDefault="005566B2" w:rsidP="005566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66B2" w:rsidRPr="00A470D9" w14:paraId="53BC4817" w14:textId="77777777" w:rsidTr="00E84FE1">
        <w:tc>
          <w:tcPr>
            <w:tcW w:w="14507" w:type="dxa"/>
            <w:tcBorders>
              <w:top w:val="single" w:sz="4" w:space="0" w:color="auto"/>
              <w:left w:val="single" w:sz="4" w:space="0" w:color="auto"/>
              <w:bottom w:val="single" w:sz="4" w:space="0" w:color="auto"/>
              <w:right w:val="single" w:sz="4" w:space="0" w:color="auto"/>
            </w:tcBorders>
            <w:hideMark/>
          </w:tcPr>
          <w:p w14:paraId="6921E0DC" w14:textId="77777777" w:rsidR="005566B2" w:rsidRPr="00A470D9" w:rsidRDefault="005566B2" w:rsidP="00E84FE1">
            <w:pPr>
              <w:pStyle w:val="TAH"/>
              <w:rPr>
                <w:szCs w:val="22"/>
              </w:rPr>
            </w:pPr>
            <w:r w:rsidRPr="00A470D9">
              <w:rPr>
                <w:i/>
                <w:szCs w:val="22"/>
              </w:rPr>
              <w:t>RRCReconfiguration-IEs field descriptions</w:t>
            </w:r>
          </w:p>
        </w:tc>
      </w:tr>
      <w:tr w:rsidR="005566B2" w:rsidRPr="00A470D9" w14:paraId="7E48E8E8" w14:textId="77777777" w:rsidTr="00E84FE1">
        <w:tc>
          <w:tcPr>
            <w:tcW w:w="14507" w:type="dxa"/>
            <w:tcBorders>
              <w:top w:val="single" w:sz="4" w:space="0" w:color="auto"/>
              <w:left w:val="single" w:sz="4" w:space="0" w:color="auto"/>
              <w:bottom w:val="single" w:sz="4" w:space="0" w:color="auto"/>
              <w:right w:val="single" w:sz="4" w:space="0" w:color="auto"/>
            </w:tcBorders>
            <w:hideMark/>
          </w:tcPr>
          <w:p w14:paraId="792670F8" w14:textId="77777777" w:rsidR="005566B2" w:rsidRPr="00A470D9" w:rsidRDefault="005566B2" w:rsidP="00E84FE1">
            <w:pPr>
              <w:pStyle w:val="TAL"/>
              <w:rPr>
                <w:b/>
                <w:bCs/>
                <w:i/>
                <w:noProof/>
                <w:lang w:eastAsia="en-GB"/>
              </w:rPr>
            </w:pPr>
            <w:r w:rsidRPr="00A470D9">
              <w:rPr>
                <w:b/>
                <w:bCs/>
                <w:i/>
                <w:noProof/>
                <w:lang w:eastAsia="en-GB"/>
              </w:rPr>
              <w:t>dedicatedNAS-MessageList</w:t>
            </w:r>
          </w:p>
          <w:p w14:paraId="52C8D965" w14:textId="77777777" w:rsidR="005566B2" w:rsidRPr="00A470D9" w:rsidRDefault="005566B2" w:rsidP="00E84FE1">
            <w:pPr>
              <w:pStyle w:val="TAL"/>
              <w:rPr>
                <w:bCs/>
                <w:noProof/>
                <w:lang w:eastAsia="en-GB"/>
              </w:rPr>
            </w:pPr>
            <w:r w:rsidRPr="00A470D9">
              <w:rPr>
                <w:bCs/>
                <w:noProof/>
                <w:lang w:eastAsia="en-GB"/>
              </w:rPr>
              <w:t xml:space="preserve">This field is used to transfer UE specific NAS layer information between the network and the UE. The RRC layer is transparent for each PDU in the list. </w:t>
            </w:r>
          </w:p>
        </w:tc>
      </w:tr>
      <w:tr w:rsidR="005566B2" w:rsidRPr="00A470D9" w14:paraId="496B1243" w14:textId="77777777" w:rsidTr="00E84FE1">
        <w:tc>
          <w:tcPr>
            <w:tcW w:w="14507" w:type="dxa"/>
            <w:tcBorders>
              <w:top w:val="single" w:sz="4" w:space="0" w:color="auto"/>
              <w:left w:val="single" w:sz="4" w:space="0" w:color="auto"/>
              <w:bottom w:val="single" w:sz="4" w:space="0" w:color="auto"/>
              <w:right w:val="single" w:sz="4" w:space="0" w:color="auto"/>
            </w:tcBorders>
            <w:hideMark/>
          </w:tcPr>
          <w:p w14:paraId="4E1BF7BA" w14:textId="77777777" w:rsidR="005566B2" w:rsidRPr="00A470D9" w:rsidRDefault="005566B2" w:rsidP="00E84FE1">
            <w:pPr>
              <w:pStyle w:val="TAL"/>
              <w:rPr>
                <w:b/>
                <w:bCs/>
                <w:i/>
                <w:noProof/>
                <w:lang w:eastAsia="en-GB"/>
              </w:rPr>
            </w:pPr>
            <w:r w:rsidRPr="00A470D9">
              <w:rPr>
                <w:b/>
                <w:bCs/>
                <w:i/>
                <w:noProof/>
                <w:lang w:eastAsia="en-GB"/>
              </w:rPr>
              <w:t>fullConfig</w:t>
            </w:r>
          </w:p>
          <w:p w14:paraId="21FB86B2" w14:textId="77777777" w:rsidR="005566B2" w:rsidRPr="00A470D9" w:rsidRDefault="005566B2" w:rsidP="00E84FE1">
            <w:pPr>
              <w:pStyle w:val="TAL"/>
              <w:rPr>
                <w:b/>
                <w:i/>
                <w:szCs w:val="22"/>
              </w:rPr>
            </w:pPr>
            <w:r w:rsidRPr="00A470D9">
              <w:rPr>
                <w:bCs/>
                <w:noProof/>
                <w:lang w:eastAsia="en-GB"/>
              </w:rPr>
              <w:t xml:space="preserve">Indicates that the full configuration option is applicable for the </w:t>
            </w:r>
            <w:r w:rsidRPr="00A470D9">
              <w:rPr>
                <w:i/>
                <w:szCs w:val="22"/>
              </w:rPr>
              <w:t>RRCReconfiguration</w:t>
            </w:r>
            <w:r w:rsidRPr="00A470D9">
              <w:rPr>
                <w:bCs/>
                <w:noProof/>
                <w:lang w:eastAsia="en-GB"/>
              </w:rPr>
              <w:t xml:space="preserve"> message.</w:t>
            </w:r>
          </w:p>
        </w:tc>
      </w:tr>
      <w:tr w:rsidR="005566B2" w:rsidRPr="00A470D9" w14:paraId="7561DD74" w14:textId="77777777" w:rsidTr="00E84FE1">
        <w:tc>
          <w:tcPr>
            <w:tcW w:w="14507" w:type="dxa"/>
            <w:tcBorders>
              <w:top w:val="single" w:sz="4" w:space="0" w:color="auto"/>
              <w:left w:val="single" w:sz="4" w:space="0" w:color="auto"/>
              <w:bottom w:val="single" w:sz="4" w:space="0" w:color="auto"/>
              <w:right w:val="single" w:sz="4" w:space="0" w:color="auto"/>
            </w:tcBorders>
            <w:hideMark/>
          </w:tcPr>
          <w:p w14:paraId="2BA865A3" w14:textId="77777777" w:rsidR="005566B2" w:rsidRPr="00A470D9" w:rsidRDefault="005566B2" w:rsidP="00E84FE1">
            <w:pPr>
              <w:pStyle w:val="TAL"/>
              <w:rPr>
                <w:b/>
                <w:i/>
                <w:lang w:eastAsia="en-GB"/>
              </w:rPr>
            </w:pPr>
            <w:r w:rsidRPr="00A470D9">
              <w:rPr>
                <w:b/>
                <w:i/>
                <w:lang w:eastAsia="en-GB"/>
              </w:rPr>
              <w:t>keySetChangeIndicator</w:t>
            </w:r>
          </w:p>
          <w:p w14:paraId="764FFB1F" w14:textId="77777777" w:rsidR="005566B2" w:rsidRPr="00A470D9" w:rsidRDefault="005566B2" w:rsidP="00E84FE1">
            <w:pPr>
              <w:pStyle w:val="TAL"/>
              <w:rPr>
                <w:b/>
                <w:bCs/>
                <w:i/>
                <w:noProof/>
                <w:lang w:eastAsia="en-GB"/>
              </w:rPr>
            </w:pPr>
            <w:r w:rsidRPr="00A470D9">
              <w:rPr>
                <w:bCs/>
                <w:noProof/>
                <w:lang w:eastAsia="en-GB"/>
              </w:rPr>
              <w:t>True is used in an intra-cell handover when a K</w:t>
            </w:r>
            <w:r w:rsidRPr="00A470D9">
              <w:rPr>
                <w:bCs/>
                <w:noProof/>
                <w:vertAlign w:val="subscript"/>
                <w:lang w:eastAsia="en-GB"/>
              </w:rPr>
              <w:t>gNB</w:t>
            </w:r>
            <w:r w:rsidRPr="00A470D9">
              <w:rPr>
                <w:bCs/>
                <w:noProof/>
                <w:lang w:eastAsia="en-GB"/>
              </w:rPr>
              <w:t xml:space="preserve"> key is derived from a K</w:t>
            </w:r>
            <w:r w:rsidRPr="00A470D9">
              <w:rPr>
                <w:bCs/>
                <w:noProof/>
                <w:vertAlign w:val="subscript"/>
                <w:lang w:eastAsia="en-GB"/>
              </w:rPr>
              <w:t>AMF</w:t>
            </w:r>
            <w:r w:rsidRPr="00A470D9">
              <w:rPr>
                <w:bCs/>
                <w:noProof/>
                <w:lang w:eastAsia="en-GB"/>
              </w:rPr>
              <w:t xml:space="preserve"> key taken into use through the latest successful NAS SMC procedure, </w:t>
            </w:r>
            <w:r w:rsidRPr="00A470D9">
              <w:rPr>
                <w:rFonts w:eastAsia="SimSun"/>
                <w:bCs/>
                <w:noProof/>
                <w:lang w:eastAsia="zh-CN"/>
              </w:rPr>
              <w:t>or</w:t>
            </w:r>
            <w:r w:rsidRPr="00A470D9">
              <w:t xml:space="preserve"> N2 handover procedure with K</w:t>
            </w:r>
            <w:r w:rsidRPr="00A470D9">
              <w:rPr>
                <w:vertAlign w:val="subscript"/>
              </w:rPr>
              <w:t>AMF</w:t>
            </w:r>
            <w:r w:rsidRPr="00A470D9">
              <w:t xml:space="preserve"> change,</w:t>
            </w:r>
            <w:r w:rsidRPr="00A470D9">
              <w:rPr>
                <w:bCs/>
                <w:noProof/>
                <w:lang w:eastAsia="en-GB"/>
              </w:rPr>
              <w:t xml:space="preserve"> as described in TS 33.501 [11] for K</w:t>
            </w:r>
            <w:r w:rsidRPr="00A470D9">
              <w:rPr>
                <w:bCs/>
                <w:noProof/>
                <w:vertAlign w:val="subscript"/>
                <w:lang w:eastAsia="en-GB"/>
              </w:rPr>
              <w:t>gNB</w:t>
            </w:r>
            <w:r w:rsidRPr="00A470D9">
              <w:rPr>
                <w:bCs/>
                <w:noProof/>
                <w:lang w:eastAsia="en-GB"/>
              </w:rPr>
              <w:t xml:space="preserve"> re-keying. False is used in an intra-NR handover when the new K</w:t>
            </w:r>
            <w:r w:rsidRPr="00A470D9">
              <w:rPr>
                <w:bCs/>
                <w:noProof/>
                <w:vertAlign w:val="subscript"/>
                <w:lang w:eastAsia="en-GB"/>
              </w:rPr>
              <w:t>gNB</w:t>
            </w:r>
            <w:r w:rsidRPr="00A470D9">
              <w:rPr>
                <w:bCs/>
                <w:noProof/>
                <w:lang w:eastAsia="en-GB"/>
              </w:rPr>
              <w:t xml:space="preserve"> key is obtained from the current K</w:t>
            </w:r>
            <w:r w:rsidRPr="00A470D9">
              <w:rPr>
                <w:bCs/>
                <w:noProof/>
                <w:vertAlign w:val="subscript"/>
                <w:lang w:eastAsia="en-GB"/>
              </w:rPr>
              <w:t>gNB</w:t>
            </w:r>
            <w:r w:rsidRPr="00A470D9">
              <w:rPr>
                <w:bCs/>
                <w:noProof/>
                <w:lang w:eastAsia="en-GB"/>
              </w:rPr>
              <w:t xml:space="preserve"> key or from the NH as described in TS 33.501 [11].</w:t>
            </w:r>
          </w:p>
        </w:tc>
      </w:tr>
      <w:tr w:rsidR="005566B2" w:rsidRPr="00A470D9" w14:paraId="3B373C05" w14:textId="77777777" w:rsidTr="00E84FE1">
        <w:tc>
          <w:tcPr>
            <w:tcW w:w="14507" w:type="dxa"/>
            <w:tcBorders>
              <w:top w:val="single" w:sz="4" w:space="0" w:color="auto"/>
              <w:left w:val="single" w:sz="4" w:space="0" w:color="auto"/>
              <w:bottom w:val="single" w:sz="4" w:space="0" w:color="auto"/>
              <w:right w:val="single" w:sz="4" w:space="0" w:color="auto"/>
            </w:tcBorders>
            <w:hideMark/>
          </w:tcPr>
          <w:p w14:paraId="46799B75" w14:textId="77777777" w:rsidR="005566B2" w:rsidRPr="00A470D9" w:rsidRDefault="005566B2" w:rsidP="00E84FE1">
            <w:pPr>
              <w:pStyle w:val="TAL"/>
              <w:rPr>
                <w:szCs w:val="22"/>
              </w:rPr>
            </w:pPr>
            <w:r w:rsidRPr="00A470D9">
              <w:rPr>
                <w:b/>
                <w:i/>
                <w:szCs w:val="22"/>
              </w:rPr>
              <w:t>masterCellGroup</w:t>
            </w:r>
          </w:p>
          <w:p w14:paraId="424DBC22" w14:textId="77777777" w:rsidR="005566B2" w:rsidRPr="00A470D9" w:rsidRDefault="005566B2" w:rsidP="00E84FE1">
            <w:pPr>
              <w:pStyle w:val="TAL"/>
              <w:rPr>
                <w:b/>
                <w:i/>
                <w:szCs w:val="22"/>
              </w:rPr>
            </w:pPr>
            <w:r w:rsidRPr="00A470D9">
              <w:rPr>
                <w:szCs w:val="22"/>
              </w:rPr>
              <w:t>Configuration of master cell group.</w:t>
            </w:r>
          </w:p>
        </w:tc>
      </w:tr>
      <w:tr w:rsidR="005566B2" w:rsidRPr="00A470D9" w14:paraId="5595A4AD" w14:textId="77777777" w:rsidTr="00E84FE1">
        <w:tc>
          <w:tcPr>
            <w:tcW w:w="14507" w:type="dxa"/>
            <w:tcBorders>
              <w:top w:val="single" w:sz="4" w:space="0" w:color="auto"/>
              <w:left w:val="single" w:sz="4" w:space="0" w:color="auto"/>
              <w:bottom w:val="single" w:sz="4" w:space="0" w:color="auto"/>
              <w:right w:val="single" w:sz="4" w:space="0" w:color="auto"/>
            </w:tcBorders>
            <w:hideMark/>
          </w:tcPr>
          <w:p w14:paraId="51065339" w14:textId="77777777" w:rsidR="005566B2" w:rsidRPr="00A470D9" w:rsidRDefault="005566B2" w:rsidP="00E84FE1">
            <w:pPr>
              <w:pStyle w:val="TAL"/>
              <w:rPr>
                <w:b/>
                <w:bCs/>
                <w:i/>
                <w:noProof/>
                <w:lang w:eastAsia="en-GB"/>
              </w:rPr>
            </w:pPr>
            <w:r w:rsidRPr="00A470D9">
              <w:rPr>
                <w:b/>
                <w:bCs/>
                <w:i/>
                <w:noProof/>
                <w:lang w:eastAsia="en-GB"/>
              </w:rPr>
              <w:t>nas-Container</w:t>
            </w:r>
          </w:p>
          <w:p w14:paraId="7AB38F84" w14:textId="77777777" w:rsidR="005566B2" w:rsidRPr="00A470D9" w:rsidRDefault="005566B2" w:rsidP="00E84FE1">
            <w:pPr>
              <w:pStyle w:val="TAL"/>
              <w:rPr>
                <w:b/>
                <w:i/>
                <w:szCs w:val="22"/>
              </w:rPr>
            </w:pPr>
            <w:r w:rsidRPr="00A470D9">
              <w:rPr>
                <w:bCs/>
                <w:noProof/>
                <w:lang w:eastAsia="en-GB"/>
              </w:rPr>
              <w:t xml:space="preserve">This field is used to </w:t>
            </w:r>
            <w:r w:rsidRPr="00A470D9">
              <w:rPr>
                <w:lang w:eastAsia="en-GB"/>
              </w:rPr>
              <w:t>transfer</w:t>
            </w:r>
            <w:r w:rsidRPr="00A470D9">
              <w:rPr>
                <w:iCs/>
                <w:lang w:eastAsia="en-GB"/>
              </w:rPr>
              <w:t xml:space="preserve"> UE specific NAS layer information between the network and the UE. The RRC layer is transparent for this field, although it affects activation of AS- security</w:t>
            </w:r>
            <w:r w:rsidRPr="00A470D9">
              <w:rPr>
                <w:bCs/>
                <w:noProof/>
                <w:lang w:eastAsia="en-GB"/>
              </w:rPr>
              <w:t xml:space="preserve"> after inter-system handover to NR. The content is defined in TS 24.501.</w:t>
            </w:r>
          </w:p>
        </w:tc>
      </w:tr>
      <w:tr w:rsidR="005566B2" w:rsidRPr="00A470D9" w14:paraId="1E555FDF" w14:textId="77777777" w:rsidTr="00E84FE1">
        <w:tc>
          <w:tcPr>
            <w:tcW w:w="14507" w:type="dxa"/>
            <w:tcBorders>
              <w:top w:val="single" w:sz="4" w:space="0" w:color="auto"/>
              <w:left w:val="single" w:sz="4" w:space="0" w:color="auto"/>
              <w:bottom w:val="single" w:sz="4" w:space="0" w:color="auto"/>
              <w:right w:val="single" w:sz="4" w:space="0" w:color="auto"/>
            </w:tcBorders>
          </w:tcPr>
          <w:p w14:paraId="1AC159A3" w14:textId="77777777" w:rsidR="005566B2" w:rsidRDefault="005566B2" w:rsidP="00E84FE1">
            <w:pPr>
              <w:pStyle w:val="TAL"/>
              <w:rPr>
                <w:ins w:id="26" w:author="Ericsson" w:date="2018-10-24T15:24:00Z"/>
                <w:b/>
                <w:lang w:eastAsia="en-GB"/>
              </w:rPr>
            </w:pPr>
            <w:ins w:id="27" w:author="Ericsson" w:date="2018-10-24T15:24:00Z">
              <w:r>
                <w:rPr>
                  <w:b/>
                  <w:i/>
                  <w:lang w:eastAsia="en-GB"/>
                </w:rPr>
                <w:t>otherConfig</w:t>
              </w:r>
            </w:ins>
          </w:p>
          <w:p w14:paraId="22B53F98" w14:textId="672B7051" w:rsidR="005566B2" w:rsidRPr="005566B2" w:rsidRDefault="00E24F5D" w:rsidP="00E84FE1">
            <w:pPr>
              <w:pStyle w:val="TAL"/>
              <w:rPr>
                <w:lang w:eastAsia="en-GB"/>
              </w:rPr>
            </w:pPr>
            <w:ins w:id="28" w:author="Ericsson" w:date="2018-10-24T15:25:00Z">
              <w:r>
                <w:rPr>
                  <w:lang w:eastAsia="en-GB"/>
                </w:rPr>
                <w:t>Contain</w:t>
              </w:r>
            </w:ins>
            <w:ins w:id="29" w:author="Ericsson" w:date="2018-10-25T17:25:00Z">
              <w:r>
                <w:rPr>
                  <w:lang w:eastAsia="en-GB"/>
                </w:rPr>
                <w:t>s</w:t>
              </w:r>
            </w:ins>
            <w:ins w:id="30" w:author="Ericsson" w:date="2018-10-24T15:25:00Z">
              <w:r>
                <w:rPr>
                  <w:lang w:eastAsia="en-GB"/>
                </w:rPr>
                <w:t xml:space="preserve"> configuration</w:t>
              </w:r>
              <w:r w:rsidR="005566B2" w:rsidRPr="005566B2">
                <w:rPr>
                  <w:lang w:eastAsia="en-GB"/>
                </w:rPr>
                <w:t xml:space="preserve"> </w:t>
              </w:r>
            </w:ins>
            <w:ins w:id="31" w:author="Ericsson" w:date="2018-10-25T17:25:00Z">
              <w:r>
                <w:rPr>
                  <w:lang w:eastAsia="en-GB"/>
                </w:rPr>
                <w:t>related to</w:t>
              </w:r>
            </w:ins>
            <w:ins w:id="32" w:author="Ericsson" w:date="2018-10-24T15:25:00Z">
              <w:r w:rsidR="005566B2" w:rsidRPr="005566B2">
                <w:rPr>
                  <w:lang w:eastAsia="en-GB"/>
                </w:rPr>
                <w:t xml:space="preserve"> other configurations</w:t>
              </w:r>
            </w:ins>
            <w:r w:rsidR="00615A60">
              <w:rPr>
                <w:lang w:eastAsia="en-GB"/>
              </w:rPr>
              <w:t>.</w:t>
            </w:r>
          </w:p>
        </w:tc>
      </w:tr>
      <w:tr w:rsidR="005566B2" w:rsidRPr="00A470D9" w14:paraId="2F219072" w14:textId="77777777" w:rsidTr="00E84FE1">
        <w:tc>
          <w:tcPr>
            <w:tcW w:w="14507" w:type="dxa"/>
            <w:tcBorders>
              <w:top w:val="single" w:sz="4" w:space="0" w:color="auto"/>
              <w:left w:val="single" w:sz="4" w:space="0" w:color="auto"/>
              <w:bottom w:val="single" w:sz="4" w:space="0" w:color="auto"/>
              <w:right w:val="single" w:sz="4" w:space="0" w:color="auto"/>
            </w:tcBorders>
            <w:hideMark/>
          </w:tcPr>
          <w:p w14:paraId="68DB6613" w14:textId="77777777" w:rsidR="005566B2" w:rsidRPr="00A470D9" w:rsidRDefault="005566B2" w:rsidP="00E84FE1">
            <w:pPr>
              <w:pStyle w:val="TAL"/>
              <w:rPr>
                <w:b/>
                <w:i/>
                <w:lang w:eastAsia="en-GB"/>
              </w:rPr>
            </w:pPr>
            <w:r w:rsidRPr="00A470D9">
              <w:rPr>
                <w:b/>
                <w:i/>
                <w:lang w:eastAsia="en-GB"/>
              </w:rPr>
              <w:t>nextHopChainingCount</w:t>
            </w:r>
          </w:p>
          <w:p w14:paraId="43E7CFF4" w14:textId="77777777" w:rsidR="005566B2" w:rsidRPr="00A470D9" w:rsidRDefault="005566B2" w:rsidP="00E84FE1">
            <w:pPr>
              <w:pStyle w:val="TAL"/>
              <w:rPr>
                <w:b/>
                <w:i/>
                <w:szCs w:val="22"/>
              </w:rPr>
            </w:pPr>
            <w:r w:rsidRPr="00A470D9">
              <w:rPr>
                <w:bCs/>
                <w:noProof/>
                <w:lang w:eastAsia="en-GB"/>
              </w:rPr>
              <w:t>Parameter NCC: See TS 33.501 [11]</w:t>
            </w:r>
          </w:p>
        </w:tc>
      </w:tr>
      <w:tr w:rsidR="005566B2" w:rsidRPr="00A470D9" w14:paraId="575FE3B8" w14:textId="77777777" w:rsidTr="00E84FE1">
        <w:tc>
          <w:tcPr>
            <w:tcW w:w="14507" w:type="dxa"/>
            <w:tcBorders>
              <w:top w:val="single" w:sz="4" w:space="0" w:color="auto"/>
              <w:left w:val="single" w:sz="4" w:space="0" w:color="auto"/>
              <w:bottom w:val="single" w:sz="4" w:space="0" w:color="auto"/>
              <w:right w:val="single" w:sz="4" w:space="0" w:color="auto"/>
            </w:tcBorders>
            <w:hideMark/>
          </w:tcPr>
          <w:p w14:paraId="35AF1FDC" w14:textId="77777777" w:rsidR="005566B2" w:rsidRPr="00A470D9" w:rsidRDefault="005566B2" w:rsidP="00E84FE1">
            <w:pPr>
              <w:pStyle w:val="TAL"/>
              <w:rPr>
                <w:szCs w:val="22"/>
              </w:rPr>
            </w:pPr>
            <w:r w:rsidRPr="00A470D9">
              <w:rPr>
                <w:b/>
                <w:i/>
                <w:szCs w:val="22"/>
              </w:rPr>
              <w:t>radioBearerConfig</w:t>
            </w:r>
          </w:p>
          <w:p w14:paraId="1A66087A" w14:textId="77777777" w:rsidR="005566B2" w:rsidRPr="00A470D9" w:rsidRDefault="005566B2" w:rsidP="00E84FE1">
            <w:pPr>
              <w:pStyle w:val="TAL"/>
              <w:rPr>
                <w:szCs w:val="22"/>
              </w:rPr>
            </w:pPr>
            <w:r w:rsidRPr="00A470D9">
              <w:rPr>
                <w:szCs w:val="22"/>
              </w:rPr>
              <w:t>Configuration of Radio Bearers (DRBs, SRBs) including SDAP/PDCP. In EN-DC this field may only be present if the RRCReconfiguration is transmitted over SRB3.</w:t>
            </w:r>
          </w:p>
        </w:tc>
      </w:tr>
      <w:tr w:rsidR="005566B2" w:rsidRPr="00A470D9" w14:paraId="42DBBE62" w14:textId="77777777" w:rsidTr="00E84FE1">
        <w:tc>
          <w:tcPr>
            <w:tcW w:w="14507" w:type="dxa"/>
            <w:tcBorders>
              <w:top w:val="single" w:sz="4" w:space="0" w:color="auto"/>
              <w:left w:val="single" w:sz="4" w:space="0" w:color="auto"/>
              <w:bottom w:val="single" w:sz="4" w:space="0" w:color="auto"/>
              <w:right w:val="single" w:sz="4" w:space="0" w:color="auto"/>
            </w:tcBorders>
            <w:hideMark/>
          </w:tcPr>
          <w:p w14:paraId="14AFFAEA" w14:textId="77777777" w:rsidR="005566B2" w:rsidRPr="00A470D9" w:rsidRDefault="005566B2" w:rsidP="00E84FE1">
            <w:pPr>
              <w:pStyle w:val="TAL"/>
              <w:rPr>
                <w:szCs w:val="22"/>
              </w:rPr>
            </w:pPr>
            <w:r w:rsidRPr="00A470D9">
              <w:rPr>
                <w:b/>
                <w:i/>
                <w:szCs w:val="22"/>
              </w:rPr>
              <w:t>secondaryCellGroup</w:t>
            </w:r>
          </w:p>
          <w:p w14:paraId="3E399A28" w14:textId="77777777" w:rsidR="005566B2" w:rsidRPr="00A470D9" w:rsidRDefault="005566B2" w:rsidP="00E84FE1">
            <w:pPr>
              <w:pStyle w:val="TAL"/>
              <w:rPr>
                <w:szCs w:val="22"/>
              </w:rPr>
            </w:pPr>
            <w:r w:rsidRPr="00A470D9">
              <w:rPr>
                <w:szCs w:val="22"/>
              </w:rPr>
              <w:t>Configuration of secondary cell group (EN-DC).</w:t>
            </w:r>
          </w:p>
        </w:tc>
      </w:tr>
    </w:tbl>
    <w:p w14:paraId="032384E1" w14:textId="77777777" w:rsidR="005566B2" w:rsidRPr="00A470D9" w:rsidRDefault="005566B2" w:rsidP="005566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66B2" w:rsidRPr="00A470D9" w14:paraId="630A3B35" w14:textId="77777777" w:rsidTr="00E84FE1">
        <w:tc>
          <w:tcPr>
            <w:tcW w:w="4027" w:type="dxa"/>
          </w:tcPr>
          <w:p w14:paraId="04AD65F6" w14:textId="77777777" w:rsidR="005566B2" w:rsidRPr="00A470D9" w:rsidRDefault="005566B2" w:rsidP="00E84FE1">
            <w:pPr>
              <w:pStyle w:val="TAH"/>
              <w:rPr>
                <w:szCs w:val="22"/>
              </w:rPr>
            </w:pPr>
            <w:r w:rsidRPr="00A470D9">
              <w:rPr>
                <w:szCs w:val="22"/>
              </w:rPr>
              <w:t>Conditional Presence</w:t>
            </w:r>
          </w:p>
        </w:tc>
        <w:tc>
          <w:tcPr>
            <w:tcW w:w="10146" w:type="dxa"/>
          </w:tcPr>
          <w:p w14:paraId="0B2D4705" w14:textId="77777777" w:rsidR="005566B2" w:rsidRPr="00A470D9" w:rsidRDefault="005566B2" w:rsidP="00E84FE1">
            <w:pPr>
              <w:pStyle w:val="TAH"/>
              <w:rPr>
                <w:szCs w:val="22"/>
              </w:rPr>
            </w:pPr>
            <w:r w:rsidRPr="00A470D9">
              <w:rPr>
                <w:szCs w:val="22"/>
              </w:rPr>
              <w:t>Explanation</w:t>
            </w:r>
          </w:p>
        </w:tc>
      </w:tr>
      <w:tr w:rsidR="005566B2" w:rsidRPr="00A470D9" w14:paraId="4A3A04B6" w14:textId="77777777" w:rsidTr="00E84FE1">
        <w:tc>
          <w:tcPr>
            <w:tcW w:w="4027" w:type="dxa"/>
          </w:tcPr>
          <w:p w14:paraId="1A8E5E3D" w14:textId="77777777" w:rsidR="005566B2" w:rsidRPr="00A470D9" w:rsidRDefault="005566B2" w:rsidP="00E84FE1">
            <w:pPr>
              <w:pStyle w:val="TAL"/>
              <w:rPr>
                <w:i/>
                <w:szCs w:val="22"/>
              </w:rPr>
            </w:pPr>
            <w:r w:rsidRPr="00A470D9">
              <w:rPr>
                <w:i/>
                <w:szCs w:val="22"/>
              </w:rPr>
              <w:t>nonHO</w:t>
            </w:r>
          </w:p>
        </w:tc>
        <w:tc>
          <w:tcPr>
            <w:tcW w:w="10146" w:type="dxa"/>
          </w:tcPr>
          <w:p w14:paraId="62C21204" w14:textId="77777777" w:rsidR="005566B2" w:rsidRPr="00A470D9" w:rsidRDefault="005566B2" w:rsidP="00E84FE1">
            <w:pPr>
              <w:pStyle w:val="TAL"/>
              <w:rPr>
                <w:szCs w:val="22"/>
              </w:rPr>
            </w:pPr>
            <w:r w:rsidRPr="00A470D9">
              <w:rPr>
                <w:szCs w:val="22"/>
                <w:lang w:eastAsia="en-GB"/>
              </w:rPr>
              <w:t>The field is not present in case of reconfiguration with sync within NR or to NR; otherwise it is optionally present, need N.</w:t>
            </w:r>
          </w:p>
        </w:tc>
      </w:tr>
      <w:tr w:rsidR="005566B2" w:rsidRPr="00A470D9" w14:paraId="2685CA24" w14:textId="77777777" w:rsidTr="00E84FE1">
        <w:tc>
          <w:tcPr>
            <w:tcW w:w="4027" w:type="dxa"/>
          </w:tcPr>
          <w:p w14:paraId="2ED38B1E" w14:textId="77777777" w:rsidR="005566B2" w:rsidRPr="00A470D9" w:rsidRDefault="005566B2" w:rsidP="00E84FE1">
            <w:pPr>
              <w:pStyle w:val="TAL"/>
              <w:rPr>
                <w:i/>
                <w:szCs w:val="22"/>
              </w:rPr>
            </w:pPr>
            <w:r w:rsidRPr="00A470D9">
              <w:rPr>
                <w:i/>
                <w:szCs w:val="22"/>
              </w:rPr>
              <w:t>securityNASC</w:t>
            </w:r>
          </w:p>
        </w:tc>
        <w:tc>
          <w:tcPr>
            <w:tcW w:w="10146" w:type="dxa"/>
          </w:tcPr>
          <w:p w14:paraId="048CBEF1" w14:textId="77777777" w:rsidR="005566B2" w:rsidRPr="00A470D9" w:rsidRDefault="005566B2" w:rsidP="00E84FE1">
            <w:pPr>
              <w:pStyle w:val="TAL"/>
              <w:rPr>
                <w:szCs w:val="22"/>
              </w:rPr>
            </w:pPr>
            <w:r w:rsidRPr="00A470D9">
              <w:rPr>
                <w:szCs w:val="22"/>
                <w:lang w:eastAsia="en-GB"/>
              </w:rPr>
              <w:t>This field is mandatory present in case of inter system handover. Otherwise the field is optionally present, need N.</w:t>
            </w:r>
          </w:p>
        </w:tc>
      </w:tr>
      <w:tr w:rsidR="005566B2" w:rsidRPr="00A470D9" w14:paraId="7E4703EF" w14:textId="77777777" w:rsidTr="00E84FE1">
        <w:tc>
          <w:tcPr>
            <w:tcW w:w="4027" w:type="dxa"/>
          </w:tcPr>
          <w:p w14:paraId="75A88F75" w14:textId="77777777" w:rsidR="005566B2" w:rsidRPr="00A470D9" w:rsidRDefault="005566B2" w:rsidP="00E84FE1">
            <w:pPr>
              <w:pStyle w:val="TAL"/>
              <w:rPr>
                <w:i/>
                <w:szCs w:val="22"/>
              </w:rPr>
            </w:pPr>
            <w:r w:rsidRPr="00A470D9">
              <w:rPr>
                <w:i/>
                <w:szCs w:val="22"/>
              </w:rPr>
              <w:t>MasterKeyChange</w:t>
            </w:r>
          </w:p>
        </w:tc>
        <w:tc>
          <w:tcPr>
            <w:tcW w:w="10146" w:type="dxa"/>
          </w:tcPr>
          <w:p w14:paraId="5E94672D" w14:textId="77777777" w:rsidR="005566B2" w:rsidRPr="00A470D9" w:rsidRDefault="005566B2" w:rsidP="00E84FE1">
            <w:pPr>
              <w:pStyle w:val="TAL"/>
              <w:rPr>
                <w:szCs w:val="22"/>
              </w:rPr>
            </w:pPr>
            <w:r w:rsidRPr="00A470D9">
              <w:rPr>
                <w:szCs w:val="22"/>
                <w:lang w:eastAsia="en-GB"/>
              </w:rPr>
              <w:t xml:space="preserve">This field is mandatory present in case the security algorithms are modified (as indicated in </w:t>
            </w:r>
            <w:r w:rsidRPr="00A470D9">
              <w:rPr>
                <w:i/>
                <w:iCs/>
                <w:szCs w:val="22"/>
                <w:lang w:eastAsia="en-GB"/>
              </w:rPr>
              <w:t>SecurityAlgorithmConfig</w:t>
            </w:r>
            <w:r w:rsidRPr="00A470D9">
              <w:rPr>
                <w:szCs w:val="22"/>
                <w:lang w:eastAsia="en-GB"/>
              </w:rPr>
              <w:t xml:space="preserve"> in </w:t>
            </w:r>
            <w:r w:rsidRPr="00A470D9">
              <w:rPr>
                <w:i/>
                <w:iCs/>
                <w:szCs w:val="22"/>
                <w:lang w:eastAsia="en-GB"/>
              </w:rPr>
              <w:t>SecurityConfig</w:t>
            </w:r>
            <w:r w:rsidRPr="00A470D9">
              <w:rPr>
                <w:szCs w:val="22"/>
                <w:lang w:eastAsia="en-GB"/>
              </w:rPr>
              <w:t xml:space="preserve">, included in the received </w:t>
            </w:r>
            <w:r w:rsidRPr="00A470D9">
              <w:rPr>
                <w:i/>
                <w:iCs/>
                <w:szCs w:val="22"/>
                <w:lang w:eastAsia="en-GB"/>
              </w:rPr>
              <w:t>RadioBearerConfig</w:t>
            </w:r>
            <w:r w:rsidRPr="00A470D9">
              <w:rPr>
                <w:szCs w:val="22"/>
                <w:lang w:eastAsia="en-GB"/>
              </w:rPr>
              <w:t xml:space="preserve">). Else if </w:t>
            </w:r>
            <w:r w:rsidRPr="00A470D9">
              <w:rPr>
                <w:i/>
                <w:szCs w:val="22"/>
                <w:lang w:eastAsia="en-GB"/>
              </w:rPr>
              <w:t>ReconfigurationWithSync</w:t>
            </w:r>
            <w:r w:rsidRPr="00A470D9">
              <w:rPr>
                <w:szCs w:val="22"/>
                <w:lang w:eastAsia="en-GB"/>
              </w:rPr>
              <w:t xml:space="preserve"> is included, this field is optionally present, need N, otherwise the field is absent.</w:t>
            </w:r>
          </w:p>
        </w:tc>
      </w:tr>
      <w:tr w:rsidR="005566B2" w:rsidRPr="00A470D9" w14:paraId="4998ED91" w14:textId="77777777" w:rsidTr="00E84FE1">
        <w:tc>
          <w:tcPr>
            <w:tcW w:w="4027" w:type="dxa"/>
          </w:tcPr>
          <w:p w14:paraId="056ED8D2" w14:textId="77777777" w:rsidR="005566B2" w:rsidRPr="00A470D9" w:rsidRDefault="005566B2" w:rsidP="00E84FE1">
            <w:pPr>
              <w:pStyle w:val="TAL"/>
              <w:rPr>
                <w:i/>
                <w:szCs w:val="22"/>
              </w:rPr>
            </w:pPr>
            <w:r w:rsidRPr="00A470D9">
              <w:rPr>
                <w:i/>
                <w:szCs w:val="22"/>
              </w:rPr>
              <w:t>FullConfig</w:t>
            </w:r>
          </w:p>
        </w:tc>
        <w:tc>
          <w:tcPr>
            <w:tcW w:w="10146" w:type="dxa"/>
          </w:tcPr>
          <w:p w14:paraId="0880A079" w14:textId="77777777" w:rsidR="005566B2" w:rsidRPr="00A470D9" w:rsidRDefault="005566B2" w:rsidP="00E84FE1">
            <w:pPr>
              <w:pStyle w:val="TAL"/>
              <w:rPr>
                <w:szCs w:val="22"/>
              </w:rPr>
            </w:pPr>
            <w:r w:rsidRPr="00A470D9">
              <w:rPr>
                <w:szCs w:val="22"/>
              </w:rPr>
              <w:t>It is optionally present, Need N, during reconfiguration with sync and also in first reconfiguration after reestablishment. It is not present otherwise.</w:t>
            </w:r>
          </w:p>
        </w:tc>
      </w:tr>
    </w:tbl>
    <w:p w14:paraId="0ADEA294" w14:textId="77777777" w:rsidR="005566B2" w:rsidRPr="00A470D9" w:rsidRDefault="005566B2" w:rsidP="005566B2"/>
    <w:p w14:paraId="2420E5EE" w14:textId="1D21B29B" w:rsidR="00C91322" w:rsidRPr="005566B2" w:rsidRDefault="00C91322" w:rsidP="003131CE">
      <w:pPr>
        <w:rPr>
          <w:lang w:eastAsia="ko-KR"/>
        </w:rPr>
      </w:pPr>
    </w:p>
    <w:p w14:paraId="30CDA14D" w14:textId="77777777" w:rsidR="00C91322" w:rsidRDefault="00C91322" w:rsidP="003131CE">
      <w:pPr>
        <w:rPr>
          <w:lang w:val="en-US" w:eastAsia="ko-KR"/>
        </w:rPr>
      </w:pPr>
    </w:p>
    <w:p w14:paraId="5987A162" w14:textId="7D2AF7E6" w:rsidR="00C91322" w:rsidRDefault="00C91322" w:rsidP="00C91322">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005566B2">
        <w:rPr>
          <w:rFonts w:ascii="Times New Roman" w:hAnsi="Times New Roman" w:cs="Times New Roman"/>
          <w:lang w:val="en-US"/>
        </w:rPr>
        <w:t xml:space="preserve">OF </w:t>
      </w:r>
      <w:r>
        <w:rPr>
          <w:rFonts w:ascii="Times New Roman" w:hAnsi="Times New Roman" w:cs="Times New Roman"/>
          <w:lang w:val="en-US"/>
        </w:rPr>
        <w:t xml:space="preserve">SECOND </w:t>
      </w:r>
      <w:r w:rsidRPr="004E1C92">
        <w:rPr>
          <w:rFonts w:ascii="Times New Roman" w:hAnsi="Times New Roman" w:cs="Times New Roman"/>
          <w:lang w:val="en-US"/>
        </w:rPr>
        <w:t>CHANGE</w:t>
      </w:r>
    </w:p>
    <w:p w14:paraId="3D44D3C1" w14:textId="77777777" w:rsidR="00C91322" w:rsidRPr="00C91322" w:rsidRDefault="00C91322" w:rsidP="003131CE">
      <w:pPr>
        <w:rPr>
          <w:lang w:eastAsia="ko-KR"/>
        </w:rPr>
      </w:pPr>
    </w:p>
    <w:sectPr w:rsidR="00C91322" w:rsidRPr="00C91322" w:rsidSect="00ED248D">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63179" w14:textId="77777777" w:rsidR="008C1E44" w:rsidRDefault="008C1E44">
      <w:pPr>
        <w:spacing w:after="0"/>
      </w:pPr>
      <w:r>
        <w:separator/>
      </w:r>
    </w:p>
  </w:endnote>
  <w:endnote w:type="continuationSeparator" w:id="0">
    <w:p w14:paraId="533CC236" w14:textId="77777777" w:rsidR="008C1E44" w:rsidRDefault="008C1E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E84FE1" w:rsidRDefault="00E84F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23B78" w14:textId="77777777" w:rsidR="008C1E44" w:rsidRDefault="008C1E44">
      <w:pPr>
        <w:spacing w:after="0"/>
      </w:pPr>
      <w:r>
        <w:separator/>
      </w:r>
    </w:p>
  </w:footnote>
  <w:footnote w:type="continuationSeparator" w:id="0">
    <w:p w14:paraId="0B7B6316" w14:textId="77777777" w:rsidR="008C1E44" w:rsidRDefault="008C1E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E84FE1" w:rsidRDefault="00E84FE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8DC55FE"/>
    <w:multiLevelType w:val="hybridMultilevel"/>
    <w:tmpl w:val="D58E58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C6549E3"/>
    <w:multiLevelType w:val="hybridMultilevel"/>
    <w:tmpl w:val="992E11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4"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2"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3"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CDB35A4"/>
    <w:multiLevelType w:val="hybridMultilevel"/>
    <w:tmpl w:val="F5ECFE10"/>
    <w:lvl w:ilvl="0" w:tplc="0F50D334">
      <w:start w:val="5"/>
      <w:numFmt w:val="bullet"/>
      <w:lvlText w:val="-"/>
      <w:lvlJc w:val="left"/>
      <w:pPr>
        <w:ind w:left="460" w:hanging="360"/>
      </w:pPr>
      <w:rPr>
        <w:rFonts w:ascii="Arial" w:eastAsiaTheme="minorHAnsi"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3"/>
  </w:num>
  <w:num w:numId="4">
    <w:abstractNumId w:val="18"/>
  </w:num>
  <w:num w:numId="5">
    <w:abstractNumId w:val="77"/>
  </w:num>
  <w:num w:numId="6">
    <w:abstractNumId w:val="14"/>
  </w:num>
  <w:num w:numId="7">
    <w:abstractNumId w:val="69"/>
  </w:num>
  <w:num w:numId="8">
    <w:abstractNumId w:val="40"/>
  </w:num>
  <w:num w:numId="9">
    <w:abstractNumId w:val="46"/>
  </w:num>
  <w:num w:numId="10">
    <w:abstractNumId w:val="61"/>
  </w:num>
  <w:num w:numId="11">
    <w:abstractNumId w:val="13"/>
  </w:num>
  <w:num w:numId="12">
    <w:abstractNumId w:val="27"/>
  </w:num>
  <w:num w:numId="13">
    <w:abstractNumId w:val="57"/>
  </w:num>
  <w:num w:numId="14">
    <w:abstractNumId w:val="74"/>
  </w:num>
  <w:num w:numId="15">
    <w:abstractNumId w:val="97"/>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6"/>
  </w:num>
  <w:num w:numId="18">
    <w:abstractNumId w:val="58"/>
  </w:num>
  <w:num w:numId="19">
    <w:abstractNumId w:val="48"/>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6"/>
  </w:num>
  <w:num w:numId="2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62"/>
  </w:num>
  <w:num w:numId="28">
    <w:abstractNumId w:val="65"/>
  </w:num>
  <w:num w:numId="29">
    <w:abstractNumId w:val="65"/>
  </w:num>
  <w:num w:numId="30">
    <w:abstractNumId w:val="49"/>
  </w:num>
  <w:num w:numId="31">
    <w:abstractNumId w:val="93"/>
  </w:num>
  <w:num w:numId="32">
    <w:abstractNumId w:val="8"/>
  </w:num>
  <w:num w:numId="33">
    <w:abstractNumId w:val="92"/>
  </w:num>
  <w:num w:numId="34">
    <w:abstractNumId w:val="68"/>
  </w:num>
  <w:num w:numId="35">
    <w:abstractNumId w:val="10"/>
  </w:num>
  <w:num w:numId="36">
    <w:abstractNumId w:val="34"/>
  </w:num>
  <w:num w:numId="37">
    <w:abstractNumId w:val="35"/>
  </w:num>
  <w:num w:numId="38">
    <w:abstractNumId w:val="47"/>
  </w:num>
  <w:num w:numId="39">
    <w:abstractNumId w:val="79"/>
  </w:num>
  <w:num w:numId="40">
    <w:abstractNumId w:val="59"/>
  </w:num>
  <w:num w:numId="41">
    <w:abstractNumId w:val="67"/>
  </w:num>
  <w:num w:numId="42">
    <w:abstractNumId w:val="21"/>
  </w:num>
  <w:num w:numId="43">
    <w:abstractNumId w:val="63"/>
  </w:num>
  <w:num w:numId="44">
    <w:abstractNumId w:val="38"/>
  </w:num>
  <w:num w:numId="45">
    <w:abstractNumId w:val="9"/>
  </w:num>
  <w:num w:numId="46">
    <w:abstractNumId w:val="94"/>
  </w:num>
  <w:num w:numId="47">
    <w:abstractNumId w:val="72"/>
  </w:num>
  <w:num w:numId="48">
    <w:abstractNumId w:val="29"/>
  </w:num>
  <w:num w:numId="49">
    <w:abstractNumId w:val="16"/>
  </w:num>
  <w:num w:numId="50">
    <w:abstractNumId w:val="12"/>
  </w:num>
  <w:num w:numId="51">
    <w:abstractNumId w:val="22"/>
  </w:num>
  <w:num w:numId="52">
    <w:abstractNumId w:val="76"/>
  </w:num>
  <w:num w:numId="53">
    <w:abstractNumId w:val="15"/>
  </w:num>
  <w:num w:numId="54">
    <w:abstractNumId w:val="73"/>
  </w:num>
  <w:num w:numId="55">
    <w:abstractNumId w:val="37"/>
  </w:num>
  <w:num w:numId="56">
    <w:abstractNumId w:val="28"/>
  </w:num>
  <w:num w:numId="57">
    <w:abstractNumId w:val="91"/>
  </w:num>
  <w:num w:numId="58">
    <w:abstractNumId w:val="26"/>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2"/>
  </w:num>
  <w:num w:numId="70">
    <w:abstractNumId w:val="82"/>
  </w:num>
  <w:num w:numId="71">
    <w:abstractNumId w:val="82"/>
  </w:num>
  <w:num w:numId="72">
    <w:abstractNumId w:val="32"/>
  </w:num>
  <w:num w:numId="73">
    <w:abstractNumId w:val="84"/>
  </w:num>
  <w:num w:numId="74">
    <w:abstractNumId w:val="11"/>
  </w:num>
  <w:num w:numId="75">
    <w:abstractNumId w:val="82"/>
  </w:num>
  <w:num w:numId="76">
    <w:abstractNumId w:val="32"/>
  </w:num>
  <w:num w:numId="77">
    <w:abstractNumId w:val="84"/>
  </w:num>
  <w:num w:numId="78">
    <w:abstractNumId w:val="75"/>
  </w:num>
  <w:num w:numId="79">
    <w:abstractNumId w:val="53"/>
  </w:num>
  <w:num w:numId="80">
    <w:abstractNumId w:val="39"/>
  </w:num>
  <w:num w:numId="81">
    <w:abstractNumId w:val="88"/>
  </w:num>
  <w:num w:numId="82">
    <w:abstractNumId w:val="87"/>
  </w:num>
  <w:num w:numId="83">
    <w:abstractNumId w:val="71"/>
  </w:num>
  <w:num w:numId="84">
    <w:abstractNumId w:val="85"/>
  </w:num>
  <w:num w:numId="85">
    <w:abstractNumId w:val="43"/>
  </w:num>
  <w:num w:numId="86">
    <w:abstractNumId w:val="52"/>
  </w:num>
  <w:num w:numId="87">
    <w:abstractNumId w:val="42"/>
  </w:num>
  <w:num w:numId="88">
    <w:abstractNumId w:val="26"/>
  </w:num>
  <w:num w:numId="8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4"/>
  </w:num>
  <w:num w:numId="92">
    <w:abstractNumId w:val="85"/>
  </w:num>
  <w:num w:numId="9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0"/>
  </w:num>
  <w:num w:numId="97">
    <w:abstractNumId w:val="80"/>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0"/>
  </w:num>
  <w:num w:numId="100">
    <w:abstractNumId w:val="83"/>
  </w:num>
  <w:num w:numId="101">
    <w:abstractNumId w:val="70"/>
  </w:num>
  <w:num w:numId="102">
    <w:abstractNumId w:val="45"/>
  </w:num>
  <w:num w:numId="103">
    <w:abstractNumId w:val="17"/>
  </w:num>
  <w:num w:numId="104">
    <w:abstractNumId w:val="66"/>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1"/>
  </w:num>
  <w:num w:numId="107">
    <w:abstractNumId w:val="64"/>
  </w:num>
  <w:num w:numId="108">
    <w:abstractNumId w:val="78"/>
  </w:num>
  <w:num w:numId="109">
    <w:abstractNumId w:val="55"/>
  </w:num>
  <w:num w:numId="110">
    <w:abstractNumId w:val="31"/>
  </w:num>
  <w:num w:numId="111">
    <w:abstractNumId w:val="60"/>
  </w:num>
  <w:num w:numId="112">
    <w:abstractNumId w:val="20"/>
  </w:num>
  <w:num w:numId="113">
    <w:abstractNumId w:val="90"/>
  </w:num>
  <w:num w:numId="114">
    <w:abstractNumId w:val="19"/>
  </w:num>
  <w:num w:numId="1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6"/>
  </w:num>
  <w:num w:numId="117">
    <w:abstractNumId w:val="95"/>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09"/>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59B"/>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276CF"/>
    <w:rsid w:val="000305EA"/>
    <w:rsid w:val="000309EF"/>
    <w:rsid w:val="00030C54"/>
    <w:rsid w:val="00030C76"/>
    <w:rsid w:val="00031130"/>
    <w:rsid w:val="00031180"/>
    <w:rsid w:val="000312A4"/>
    <w:rsid w:val="00031470"/>
    <w:rsid w:val="00031CD5"/>
    <w:rsid w:val="00031F6A"/>
    <w:rsid w:val="00032209"/>
    <w:rsid w:val="0003230D"/>
    <w:rsid w:val="00032340"/>
    <w:rsid w:val="000325CC"/>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A0A"/>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5B6"/>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4AB3"/>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BC4"/>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35E"/>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3EC3"/>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0C0"/>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23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212"/>
    <w:rsid w:val="001B458E"/>
    <w:rsid w:val="001B4C33"/>
    <w:rsid w:val="001B4C68"/>
    <w:rsid w:val="001B5059"/>
    <w:rsid w:val="001B517B"/>
    <w:rsid w:val="001B53FF"/>
    <w:rsid w:val="001B6231"/>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D6"/>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4A6"/>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61A"/>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568"/>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642"/>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228"/>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35"/>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1C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50"/>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E05"/>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A26"/>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671"/>
    <w:rsid w:val="003A5701"/>
    <w:rsid w:val="003A69E8"/>
    <w:rsid w:val="003A76C8"/>
    <w:rsid w:val="003A79EA"/>
    <w:rsid w:val="003B0938"/>
    <w:rsid w:val="003B0EB8"/>
    <w:rsid w:val="003B1201"/>
    <w:rsid w:val="003B159A"/>
    <w:rsid w:val="003B1A19"/>
    <w:rsid w:val="003B1A51"/>
    <w:rsid w:val="003B1BBE"/>
    <w:rsid w:val="003B1C13"/>
    <w:rsid w:val="003B1C40"/>
    <w:rsid w:val="003B297A"/>
    <w:rsid w:val="003B2E10"/>
    <w:rsid w:val="003B2EB2"/>
    <w:rsid w:val="003B3234"/>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04E7"/>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2CDB"/>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59"/>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7FC"/>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73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561"/>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6F4"/>
    <w:rsid w:val="004C1C90"/>
    <w:rsid w:val="004C1F1F"/>
    <w:rsid w:val="004C23F1"/>
    <w:rsid w:val="004C2A7F"/>
    <w:rsid w:val="004C2B07"/>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29C"/>
    <w:rsid w:val="004F24D3"/>
    <w:rsid w:val="004F26E6"/>
    <w:rsid w:val="004F26E9"/>
    <w:rsid w:val="004F279A"/>
    <w:rsid w:val="004F295D"/>
    <w:rsid w:val="004F2DF6"/>
    <w:rsid w:val="004F2ECC"/>
    <w:rsid w:val="004F3584"/>
    <w:rsid w:val="004F364C"/>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EE0"/>
    <w:rsid w:val="00530FFE"/>
    <w:rsid w:val="00531233"/>
    <w:rsid w:val="005313EA"/>
    <w:rsid w:val="00531579"/>
    <w:rsid w:val="00531663"/>
    <w:rsid w:val="00531A7F"/>
    <w:rsid w:val="00531B6C"/>
    <w:rsid w:val="00531BE6"/>
    <w:rsid w:val="00531FCD"/>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6B2"/>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4F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4B7"/>
    <w:rsid w:val="005878A1"/>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79"/>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3A0"/>
    <w:rsid w:val="005E795D"/>
    <w:rsid w:val="005F0006"/>
    <w:rsid w:val="005F0027"/>
    <w:rsid w:val="005F076A"/>
    <w:rsid w:val="005F08D5"/>
    <w:rsid w:val="005F0AEA"/>
    <w:rsid w:val="005F0F79"/>
    <w:rsid w:val="005F11B8"/>
    <w:rsid w:val="005F1372"/>
    <w:rsid w:val="005F13AF"/>
    <w:rsid w:val="005F1A6A"/>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83C"/>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A60"/>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53C"/>
    <w:rsid w:val="00625BC0"/>
    <w:rsid w:val="00626395"/>
    <w:rsid w:val="006269C7"/>
    <w:rsid w:val="00626C51"/>
    <w:rsid w:val="00627125"/>
    <w:rsid w:val="00627366"/>
    <w:rsid w:val="006273DB"/>
    <w:rsid w:val="0062772A"/>
    <w:rsid w:val="006310C0"/>
    <w:rsid w:val="006313F5"/>
    <w:rsid w:val="00631453"/>
    <w:rsid w:val="00631567"/>
    <w:rsid w:val="00631C3C"/>
    <w:rsid w:val="00631FA1"/>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10F1"/>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39C"/>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476"/>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8D"/>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580"/>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A32"/>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07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260"/>
    <w:rsid w:val="007E1434"/>
    <w:rsid w:val="007E1485"/>
    <w:rsid w:val="007E174A"/>
    <w:rsid w:val="007E19ED"/>
    <w:rsid w:val="007E1BE6"/>
    <w:rsid w:val="007E263A"/>
    <w:rsid w:val="007E2701"/>
    <w:rsid w:val="007E2724"/>
    <w:rsid w:val="007E2B0A"/>
    <w:rsid w:val="007E2EA0"/>
    <w:rsid w:val="007E32F1"/>
    <w:rsid w:val="007E3A65"/>
    <w:rsid w:val="007E43C9"/>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45B"/>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17CF6"/>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62E"/>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1E44"/>
    <w:rsid w:val="008C2172"/>
    <w:rsid w:val="008C250F"/>
    <w:rsid w:val="008C26D6"/>
    <w:rsid w:val="008C2805"/>
    <w:rsid w:val="008C28EB"/>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4E5A"/>
    <w:rsid w:val="008D5275"/>
    <w:rsid w:val="008D5279"/>
    <w:rsid w:val="008D5280"/>
    <w:rsid w:val="008D53A1"/>
    <w:rsid w:val="008D5E57"/>
    <w:rsid w:val="008D61AD"/>
    <w:rsid w:val="008D627D"/>
    <w:rsid w:val="008D62E9"/>
    <w:rsid w:val="008D632D"/>
    <w:rsid w:val="008D6444"/>
    <w:rsid w:val="008D6564"/>
    <w:rsid w:val="008D6B50"/>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382"/>
    <w:rsid w:val="0090240F"/>
    <w:rsid w:val="0090269E"/>
    <w:rsid w:val="0090271F"/>
    <w:rsid w:val="00902805"/>
    <w:rsid w:val="00902886"/>
    <w:rsid w:val="00902A91"/>
    <w:rsid w:val="00902E23"/>
    <w:rsid w:val="00902F99"/>
    <w:rsid w:val="009030FA"/>
    <w:rsid w:val="0090349C"/>
    <w:rsid w:val="00903CE0"/>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323"/>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800"/>
    <w:rsid w:val="00967C30"/>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5D9B"/>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6D7B"/>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6EFD"/>
    <w:rsid w:val="009D759A"/>
    <w:rsid w:val="009D76D9"/>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02B"/>
    <w:rsid w:val="009E74B0"/>
    <w:rsid w:val="009E74FC"/>
    <w:rsid w:val="009E76B5"/>
    <w:rsid w:val="009E7B59"/>
    <w:rsid w:val="009F00DF"/>
    <w:rsid w:val="009F088F"/>
    <w:rsid w:val="009F0A87"/>
    <w:rsid w:val="009F0B05"/>
    <w:rsid w:val="009F0D6B"/>
    <w:rsid w:val="009F0EB0"/>
    <w:rsid w:val="009F0F71"/>
    <w:rsid w:val="009F1108"/>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748"/>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837"/>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0D4"/>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6E29"/>
    <w:rsid w:val="00A27028"/>
    <w:rsid w:val="00A278CD"/>
    <w:rsid w:val="00A27D3C"/>
    <w:rsid w:val="00A27D43"/>
    <w:rsid w:val="00A27E28"/>
    <w:rsid w:val="00A27E96"/>
    <w:rsid w:val="00A30144"/>
    <w:rsid w:val="00A304EC"/>
    <w:rsid w:val="00A3063E"/>
    <w:rsid w:val="00A309F6"/>
    <w:rsid w:val="00A30C11"/>
    <w:rsid w:val="00A3131F"/>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380"/>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CFE"/>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88D"/>
    <w:rsid w:val="00AE7C40"/>
    <w:rsid w:val="00AE7C43"/>
    <w:rsid w:val="00AE7CAC"/>
    <w:rsid w:val="00AE7D5E"/>
    <w:rsid w:val="00AF0820"/>
    <w:rsid w:val="00AF0841"/>
    <w:rsid w:val="00AF086F"/>
    <w:rsid w:val="00AF095C"/>
    <w:rsid w:val="00AF118E"/>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58E"/>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9CD"/>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2C81"/>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237"/>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80C"/>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19E"/>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15"/>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1C0C"/>
    <w:rsid w:val="00C02385"/>
    <w:rsid w:val="00C023C1"/>
    <w:rsid w:val="00C02EED"/>
    <w:rsid w:val="00C03024"/>
    <w:rsid w:val="00C031AC"/>
    <w:rsid w:val="00C03D5F"/>
    <w:rsid w:val="00C03F6C"/>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AF3"/>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6DD5"/>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6BD"/>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22"/>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6F67"/>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28E"/>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82D"/>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04"/>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07E"/>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3F49"/>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4F2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04"/>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07"/>
    <w:rsid w:val="00D42C32"/>
    <w:rsid w:val="00D42EFB"/>
    <w:rsid w:val="00D42FE6"/>
    <w:rsid w:val="00D4309D"/>
    <w:rsid w:val="00D43F84"/>
    <w:rsid w:val="00D43F9C"/>
    <w:rsid w:val="00D44667"/>
    <w:rsid w:val="00D448E6"/>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7F"/>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057"/>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4FC9"/>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3C"/>
    <w:rsid w:val="00DD369D"/>
    <w:rsid w:val="00DD475F"/>
    <w:rsid w:val="00DD4781"/>
    <w:rsid w:val="00DD4AC0"/>
    <w:rsid w:val="00DD4B8B"/>
    <w:rsid w:val="00DD4EE3"/>
    <w:rsid w:val="00DD51EB"/>
    <w:rsid w:val="00DD5395"/>
    <w:rsid w:val="00DD5657"/>
    <w:rsid w:val="00DD58D0"/>
    <w:rsid w:val="00DD59C1"/>
    <w:rsid w:val="00DD634F"/>
    <w:rsid w:val="00DD63B5"/>
    <w:rsid w:val="00DD653E"/>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E4"/>
    <w:rsid w:val="00DE53F0"/>
    <w:rsid w:val="00DE5A13"/>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C3C"/>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91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80C"/>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4F5D"/>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4FE1"/>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1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48D"/>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83D"/>
    <w:rsid w:val="00F20915"/>
    <w:rsid w:val="00F20B97"/>
    <w:rsid w:val="00F213BD"/>
    <w:rsid w:val="00F213CF"/>
    <w:rsid w:val="00F213E2"/>
    <w:rsid w:val="00F214B3"/>
    <w:rsid w:val="00F214EE"/>
    <w:rsid w:val="00F21548"/>
    <w:rsid w:val="00F215A3"/>
    <w:rsid w:val="00F217B7"/>
    <w:rsid w:val="00F21E83"/>
    <w:rsid w:val="00F22058"/>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949"/>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BB18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68757118">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13238260">
      <w:bodyDiv w:val="1"/>
      <w:marLeft w:val="0"/>
      <w:marRight w:val="0"/>
      <w:marTop w:val="0"/>
      <w:marBottom w:val="0"/>
      <w:divBdr>
        <w:top w:val="none" w:sz="0" w:space="0" w:color="auto"/>
        <w:left w:val="none" w:sz="0" w:space="0" w:color="auto"/>
        <w:bottom w:val="none" w:sz="0" w:space="0" w:color="auto"/>
        <w:right w:val="none" w:sz="0" w:space="0" w:color="auto"/>
      </w:divBdr>
    </w:div>
    <w:div w:id="723405104">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04130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9490991">
      <w:bodyDiv w:val="1"/>
      <w:marLeft w:val="0"/>
      <w:marRight w:val="0"/>
      <w:marTop w:val="0"/>
      <w:marBottom w:val="0"/>
      <w:divBdr>
        <w:top w:val="none" w:sz="0" w:space="0" w:color="auto"/>
        <w:left w:val="none" w:sz="0" w:space="0" w:color="auto"/>
        <w:bottom w:val="none" w:sz="0" w:space="0" w:color="auto"/>
        <w:right w:val="none" w:sz="0" w:space="0" w:color="auto"/>
      </w:divBdr>
    </w:div>
    <w:div w:id="949632314">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9995375">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32103">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60531127">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293974694">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3767302">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367954">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783795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85669640">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779423">
      <w:bodyDiv w:val="1"/>
      <w:marLeft w:val="0"/>
      <w:marRight w:val="0"/>
      <w:marTop w:val="0"/>
      <w:marBottom w:val="0"/>
      <w:divBdr>
        <w:top w:val="none" w:sz="0" w:space="0" w:color="auto"/>
        <w:left w:val="none" w:sz="0" w:space="0" w:color="auto"/>
        <w:bottom w:val="none" w:sz="0" w:space="0" w:color="auto"/>
        <w:right w:val="none" w:sz="0" w:space="0" w:color="auto"/>
      </w:divBdr>
    </w:div>
    <w:div w:id="1755665873">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7768626">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5994345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1564064">
      <w:bodyDiv w:val="1"/>
      <w:marLeft w:val="0"/>
      <w:marRight w:val="0"/>
      <w:marTop w:val="0"/>
      <w:marBottom w:val="0"/>
      <w:divBdr>
        <w:top w:val="none" w:sz="0" w:space="0" w:color="auto"/>
        <w:left w:val="none" w:sz="0" w:space="0" w:color="auto"/>
        <w:bottom w:val="none" w:sz="0" w:space="0" w:color="auto"/>
        <w:right w:val="none" w:sz="0" w:space="0" w:color="auto"/>
      </w:divBdr>
      <w:divsChild>
        <w:div w:id="1022245155">
          <w:marLeft w:val="0"/>
          <w:marRight w:val="0"/>
          <w:marTop w:val="0"/>
          <w:marBottom w:val="0"/>
          <w:divBdr>
            <w:top w:val="none" w:sz="0" w:space="0" w:color="auto"/>
            <w:left w:val="none" w:sz="0" w:space="0" w:color="auto"/>
            <w:bottom w:val="none" w:sz="0" w:space="0" w:color="auto"/>
            <w:right w:val="none" w:sz="0" w:space="0" w:color="auto"/>
          </w:divBdr>
          <w:divsChild>
            <w:div w:id="136598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670</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c0defd8c-fffc-4f95-838b-f48812eba0ac</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Issue_x0020_in_x0020_OI_x0020_list_x0020__x0028_Y_x002f_N_x0029_ xmlns="611109f9-ed58-4498-a270-1fb2086a5321" xsi:nil="true"/>
    <_dlc_DocId xmlns="f166a696-7b5b-4ccd-9f0c-ffde0cceec81">5NUHHDQN7SK2-1476151046-34902</_dlc_DocId>
    <_dlc_DocIdUrl xmlns="f166a696-7b5b-4ccd-9f0c-ffde0cceec81">
      <Url>https://ericsson.sharepoint.com/sites/star/_layouts/15/DocIdRedir.aspx?ID=5NUHHDQN7SK2-1476151046-34902</Url>
      <Description>5NUHHDQN7SK2-1476151046-34902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9CBDB8F5-A72D-4B88-8548-F148C8783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07E78537-D4E3-4CBF-A8DF-D4464432D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1929</Words>
  <Characters>10226</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12131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User</cp:lastModifiedBy>
  <cp:revision>2</cp:revision>
  <cp:lastPrinted>2017-05-08T10:55:00Z</cp:lastPrinted>
  <dcterms:created xsi:type="dcterms:W3CDTF">2018-11-14T23:49:00Z</dcterms:created>
  <dcterms:modified xsi:type="dcterms:W3CDTF">2018-11-14T23:49:00Z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8e6f371c-de71-42e7-b2c7-a03c272aa085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670;#CTPClassification=CTP_NT|c0defd8c-fffc-4f95-838b-f48812eba0ac</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